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1D822A" w14:textId="4693F08F" w:rsidR="003038D8" w:rsidRPr="004A659A" w:rsidRDefault="003038D8" w:rsidP="003038D8">
      <w:pPr>
        <w:tabs>
          <w:tab w:val="right" w:pos="9356"/>
          <w:tab w:val="right" w:pos="10206"/>
        </w:tabs>
        <w:rPr>
          <w:rFonts w:ascii="Arial" w:hAnsi="Arial" w:cs="Arial"/>
          <w:b/>
          <w:noProof/>
          <w:sz w:val="24"/>
        </w:rPr>
      </w:pPr>
      <w:bookmarkStart w:id="0" w:name="_Hlk178350671"/>
      <w:bookmarkStart w:id="1" w:name="_Hlk43883961"/>
      <w:bookmarkEnd w:id="0"/>
      <w:r w:rsidRPr="004A659A">
        <w:rPr>
          <w:rFonts w:ascii="Arial" w:hAnsi="Arial" w:cs="Arial"/>
          <w:b/>
          <w:noProof/>
          <w:sz w:val="24"/>
          <w:lang w:eastAsia="ja-JP"/>
        </w:rPr>
        <w:t>3GPP TSG-RAN WG4 Meeting #</w:t>
      </w:r>
      <w:r>
        <w:rPr>
          <w:rFonts w:ascii="Arial" w:hAnsi="Arial" w:cs="Arial"/>
          <w:b/>
          <w:noProof/>
          <w:sz w:val="24"/>
          <w:lang w:eastAsia="ja-JP"/>
        </w:rPr>
        <w:t>11</w:t>
      </w:r>
      <w:r w:rsidR="008E1858">
        <w:rPr>
          <w:rFonts w:ascii="Arial" w:hAnsi="Arial" w:cs="Arial" w:hint="eastAsia"/>
          <w:b/>
          <w:noProof/>
          <w:sz w:val="24"/>
        </w:rPr>
        <w:t>4</w:t>
      </w:r>
      <w:r w:rsidRPr="004A659A">
        <w:rPr>
          <w:rFonts w:ascii="Arial" w:hAnsi="Arial" w:cs="Arial"/>
          <w:b/>
          <w:noProof/>
          <w:sz w:val="24"/>
          <w:lang w:eastAsia="ja-JP"/>
        </w:rPr>
        <w:tab/>
      </w:r>
      <w:r w:rsidRPr="00E12872">
        <w:rPr>
          <w:rFonts w:ascii="Arial" w:hAnsi="Arial" w:cs="Arial"/>
          <w:b/>
          <w:noProof/>
          <w:sz w:val="24"/>
          <w:lang w:eastAsia="ja-JP"/>
        </w:rPr>
        <w:t>R4-</w:t>
      </w:r>
      <w:r w:rsidR="00F61E2D" w:rsidRPr="00E12872">
        <w:rPr>
          <w:rFonts w:ascii="Arial" w:hAnsi="Arial" w:cs="Arial"/>
          <w:b/>
          <w:noProof/>
          <w:sz w:val="24"/>
          <w:lang w:eastAsia="ja-JP"/>
        </w:rPr>
        <w:t>2</w:t>
      </w:r>
      <w:r w:rsidR="00F61E2D">
        <w:rPr>
          <w:rFonts w:ascii="Arial" w:hAnsi="Arial" w:cs="Arial" w:hint="eastAsia"/>
          <w:b/>
          <w:noProof/>
          <w:sz w:val="24"/>
        </w:rPr>
        <w:t>501788</w:t>
      </w:r>
    </w:p>
    <w:p w14:paraId="15176D56" w14:textId="17EE9C5B" w:rsidR="003038D8" w:rsidRDefault="008E1858" w:rsidP="003038D8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Athens</w:t>
      </w:r>
      <w:r w:rsidR="001951CC" w:rsidRPr="001951CC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Greece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 w:rsidR="00E96061">
        <w:rPr>
          <w:rFonts w:ascii="Arial" w:eastAsia="SimSun" w:hAnsi="Arial" w:cs="Arial"/>
          <w:b/>
          <w:sz w:val="24"/>
          <w:szCs w:val="24"/>
          <w:lang w:eastAsia="zh-CN"/>
        </w:rPr>
        <w:t>February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5E2A63">
        <w:rPr>
          <w:rFonts w:ascii="Arial" w:eastAsia="SimSun" w:hAnsi="Arial" w:cs="Arial"/>
          <w:b/>
          <w:sz w:val="24"/>
          <w:szCs w:val="24"/>
          <w:lang w:eastAsia="zh-CN"/>
        </w:rPr>
        <w:t>1</w:t>
      </w:r>
      <w:r w:rsidR="009B1490">
        <w:rPr>
          <w:rFonts w:ascii="Arial" w:eastAsia="SimSun" w:hAnsi="Arial" w:cs="Arial" w:hint="eastAsia"/>
          <w:b/>
          <w:sz w:val="24"/>
          <w:szCs w:val="24"/>
          <w:lang w:eastAsia="zh-CN"/>
        </w:rPr>
        <w:t>7</w:t>
      </w:r>
      <w:r w:rsidR="003038D8" w:rsidRPr="002A40E8">
        <w:rPr>
          <w:rFonts w:ascii="Arial" w:eastAsia="SimSun" w:hAnsi="Arial" w:cs="Arial"/>
          <w:b/>
          <w:sz w:val="24"/>
          <w:szCs w:val="24"/>
          <w:vertAlign w:val="superscript"/>
          <w:lang w:eastAsia="zh-CN"/>
        </w:rPr>
        <w:t>th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 – </w:t>
      </w:r>
      <w:r w:rsidR="00BE4C8F">
        <w:rPr>
          <w:rFonts w:ascii="Arial" w:eastAsia="SimSun" w:hAnsi="Arial" w:cs="Arial" w:hint="eastAsia"/>
          <w:b/>
          <w:sz w:val="24"/>
          <w:szCs w:val="24"/>
          <w:lang w:eastAsia="zh-CN"/>
        </w:rPr>
        <w:t>2</w:t>
      </w:r>
      <w:r w:rsidR="009B1490">
        <w:rPr>
          <w:rFonts w:ascii="Arial" w:eastAsia="SimSun" w:hAnsi="Arial" w:cs="Arial" w:hint="eastAsia"/>
          <w:b/>
          <w:sz w:val="24"/>
          <w:szCs w:val="24"/>
          <w:lang w:eastAsia="zh-CN"/>
        </w:rPr>
        <w:t>1</w:t>
      </w:r>
      <w:r w:rsidR="009B1490" w:rsidRPr="009B1490">
        <w:rPr>
          <w:rFonts w:ascii="Arial" w:eastAsia="SimSun" w:hAnsi="Arial" w:cs="Arial" w:hint="eastAsia"/>
          <w:b/>
          <w:sz w:val="24"/>
          <w:szCs w:val="24"/>
          <w:vertAlign w:val="superscript"/>
          <w:lang w:eastAsia="zh-CN"/>
        </w:rPr>
        <w:t>st</w:t>
      </w:r>
      <w:r w:rsidR="009B1490"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 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>202</w:t>
      </w:r>
      <w:r w:rsidR="009B1490">
        <w:rPr>
          <w:rFonts w:ascii="Arial" w:eastAsia="SimSun" w:hAnsi="Arial" w:cs="Arial" w:hint="eastAsia"/>
          <w:b/>
          <w:sz w:val="24"/>
          <w:szCs w:val="24"/>
          <w:lang w:eastAsia="zh-CN"/>
        </w:rPr>
        <w:t>5</w:t>
      </w:r>
    </w:p>
    <w:p w14:paraId="5B7A30A1" w14:textId="77777777" w:rsidR="008B2C4F" w:rsidRPr="008A35E1" w:rsidRDefault="008B2C4F" w:rsidP="008B2C4F">
      <w:pPr>
        <w:spacing w:after="120"/>
        <w:ind w:left="1985" w:hanging="1985"/>
        <w:rPr>
          <w:rFonts w:ascii="Arial" w:hAnsi="Arial" w:cs="Arial"/>
          <w:b/>
          <w:lang w:val="en-GB"/>
        </w:rPr>
      </w:pPr>
    </w:p>
    <w:p w14:paraId="79A86574" w14:textId="77777777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Source:</w:t>
      </w:r>
      <w:r w:rsidRPr="004A659A">
        <w:rPr>
          <w:rFonts w:ascii="Arial" w:hAnsi="Arial" w:cs="Arial"/>
          <w:b/>
        </w:rPr>
        <w:tab/>
      </w:r>
      <w:r w:rsidRPr="004A659A">
        <w:rPr>
          <w:rFonts w:ascii="Arial" w:hAnsi="Arial" w:cs="Arial"/>
          <w:bCs/>
        </w:rPr>
        <w:t>Ericsson</w:t>
      </w:r>
    </w:p>
    <w:p w14:paraId="4C491298" w14:textId="3CC6709E" w:rsidR="008B2C4F" w:rsidRPr="004A659A" w:rsidRDefault="008B2C4F" w:rsidP="61AA826E">
      <w:pPr>
        <w:spacing w:after="120"/>
        <w:ind w:left="1985" w:hanging="1985"/>
        <w:rPr>
          <w:rFonts w:ascii="Arial" w:hAnsi="Arial" w:cs="Arial"/>
        </w:rPr>
      </w:pPr>
      <w:r w:rsidRPr="61AA826E">
        <w:rPr>
          <w:rFonts w:ascii="Arial" w:hAnsi="Arial" w:cs="Arial"/>
          <w:b/>
          <w:bCs/>
        </w:rPr>
        <w:t>Title:</w:t>
      </w:r>
      <w:r>
        <w:tab/>
      </w:r>
      <w:r w:rsidR="00E726B5">
        <w:rPr>
          <w:rFonts w:ascii="Arial" w:hAnsi="Arial" w:cs="Arial" w:hint="eastAsia"/>
        </w:rPr>
        <w:t>Simulation results</w:t>
      </w:r>
      <w:r w:rsidR="00B32B6D">
        <w:rPr>
          <w:rFonts w:ascii="Arial" w:hAnsi="Arial" w:cs="Arial" w:hint="eastAsia"/>
        </w:rPr>
        <w:t xml:space="preserve"> </w:t>
      </w:r>
      <w:r w:rsidR="00E726B5">
        <w:rPr>
          <w:rFonts w:ascii="Arial" w:hAnsi="Arial" w:cs="Arial" w:hint="eastAsia"/>
        </w:rPr>
        <w:t>for</w:t>
      </w:r>
      <w:r w:rsidR="00BB500B" w:rsidRPr="61AA826E">
        <w:rPr>
          <w:rFonts w:ascii="Arial" w:hAnsi="Arial" w:cs="Arial"/>
        </w:rPr>
        <w:t xml:space="preserve"> </w:t>
      </w:r>
      <w:r w:rsidR="00E23FC6">
        <w:rPr>
          <w:rFonts w:ascii="Arial" w:hAnsi="Arial" w:cs="Arial"/>
        </w:rPr>
        <w:t xml:space="preserve">Rel-19 </w:t>
      </w:r>
      <w:r w:rsidR="00F811CA">
        <w:rPr>
          <w:rFonts w:ascii="Arial" w:hAnsi="Arial" w:cs="Arial" w:hint="eastAsia"/>
        </w:rPr>
        <w:t xml:space="preserve">SCM for </w:t>
      </w:r>
      <w:r w:rsidR="00E215AE" w:rsidRPr="61AA826E">
        <w:rPr>
          <w:rFonts w:ascii="Arial" w:hAnsi="Arial" w:cs="Arial"/>
        </w:rPr>
        <w:t xml:space="preserve">demodulation </w:t>
      </w:r>
      <w:r w:rsidR="00C701A8" w:rsidRPr="61AA826E">
        <w:rPr>
          <w:rFonts w:ascii="Arial" w:hAnsi="Arial" w:cs="Arial"/>
        </w:rPr>
        <w:t xml:space="preserve"> </w:t>
      </w:r>
    </w:p>
    <w:p w14:paraId="2A5B2A03" w14:textId="34808161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Agenda item:</w:t>
      </w:r>
      <w:r w:rsidRPr="004A659A">
        <w:rPr>
          <w:rFonts w:ascii="Arial" w:hAnsi="Arial" w:cs="Arial"/>
          <w:b/>
        </w:rPr>
        <w:tab/>
      </w:r>
      <w:r w:rsidR="00524E81" w:rsidRPr="00264FBD">
        <w:rPr>
          <w:rFonts w:ascii="Arial" w:hAnsi="Arial" w:cs="Arial"/>
          <w:bCs/>
        </w:rPr>
        <w:t>7</w:t>
      </w:r>
      <w:r w:rsidR="00F77943" w:rsidRPr="00264FBD">
        <w:rPr>
          <w:rFonts w:ascii="Arial" w:hAnsi="Arial" w:cs="Arial"/>
          <w:bCs/>
        </w:rPr>
        <w:t>.1</w:t>
      </w:r>
      <w:r w:rsidR="00422717" w:rsidRPr="00264FBD">
        <w:rPr>
          <w:rFonts w:ascii="Arial" w:hAnsi="Arial" w:cs="Arial"/>
          <w:bCs/>
        </w:rPr>
        <w:t>6</w:t>
      </w:r>
      <w:r w:rsidR="00F77943" w:rsidRPr="00264FBD">
        <w:rPr>
          <w:rFonts w:ascii="Arial" w:hAnsi="Arial" w:cs="Arial"/>
          <w:bCs/>
        </w:rPr>
        <w:t>.</w:t>
      </w:r>
      <w:r w:rsidR="00B77D76" w:rsidRPr="00264FBD">
        <w:rPr>
          <w:rFonts w:ascii="Arial" w:hAnsi="Arial" w:cs="Arial"/>
          <w:bCs/>
        </w:rPr>
        <w:t>2</w:t>
      </w:r>
    </w:p>
    <w:p w14:paraId="066771EF" w14:textId="167839AC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Document for:</w:t>
      </w:r>
      <w:r w:rsidRPr="004A659A">
        <w:rPr>
          <w:rFonts w:ascii="Arial" w:hAnsi="Arial" w:cs="Arial"/>
          <w:b/>
        </w:rPr>
        <w:tab/>
      </w:r>
      <w:r w:rsidR="00E726B5">
        <w:rPr>
          <w:rFonts w:ascii="Arial" w:hAnsi="Arial" w:cs="Arial" w:hint="eastAsia"/>
          <w:bCs/>
        </w:rPr>
        <w:t>Information</w:t>
      </w:r>
    </w:p>
    <w:p w14:paraId="498AA42E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  <w:bookmarkStart w:id="2" w:name="_Hlk43883999"/>
      <w:bookmarkEnd w:id="1"/>
    </w:p>
    <w:p w14:paraId="66C9680D" w14:textId="2C7391C3" w:rsidR="008B2C4F" w:rsidRDefault="008B2C4F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Introduction</w:t>
      </w:r>
    </w:p>
    <w:p w14:paraId="0C295F60" w14:textId="43C3E332" w:rsidR="00B32B6D" w:rsidRPr="00DA4A8A" w:rsidRDefault="00817526" w:rsidP="004D1D60">
      <w:bookmarkStart w:id="3" w:name="_Hlk528680199"/>
      <w:bookmarkEnd w:id="2"/>
      <w:r w:rsidRPr="00DA4A8A">
        <w:rPr>
          <w:rFonts w:hint="eastAsia"/>
        </w:rPr>
        <w:t>In RAN4#11</w:t>
      </w:r>
      <w:r w:rsidR="000A29AA">
        <w:rPr>
          <w:rFonts w:hint="eastAsia"/>
        </w:rPr>
        <w:t>3</w:t>
      </w:r>
      <w:r w:rsidRPr="00DA4A8A">
        <w:rPr>
          <w:rFonts w:hint="eastAsia"/>
        </w:rPr>
        <w:t xml:space="preserve"> meeting, </w:t>
      </w:r>
      <w:r w:rsidR="00787F91" w:rsidRPr="00DA4A8A">
        <w:rPr>
          <w:rFonts w:hint="eastAsia"/>
        </w:rPr>
        <w:t xml:space="preserve">companies </w:t>
      </w:r>
      <w:r w:rsidR="00DA0181">
        <w:rPr>
          <w:rFonts w:hint="eastAsia"/>
        </w:rPr>
        <w:t xml:space="preserve">agreed </w:t>
      </w:r>
      <w:r w:rsidR="00D7246C">
        <w:rPr>
          <w:rFonts w:hint="eastAsia"/>
        </w:rPr>
        <w:t>comparison simulation parameters for SU-MIMO PDSCH, SU-MIMO PMI and MU-MIMO PDSCH [1]</w:t>
      </w:r>
      <w:r w:rsidR="007B587A">
        <w:rPr>
          <w:rFonts w:hint="eastAsia"/>
        </w:rPr>
        <w:t>.</w:t>
      </w:r>
      <w:r w:rsidR="00D7246C">
        <w:rPr>
          <w:rFonts w:hint="eastAsia"/>
        </w:rPr>
        <w:t xml:space="preserve"> The </w:t>
      </w:r>
      <w:r w:rsidR="00014C7B">
        <w:rPr>
          <w:rFonts w:hint="eastAsia"/>
        </w:rPr>
        <w:t xml:space="preserve">impact of </w:t>
      </w:r>
      <w:r w:rsidR="00D7246C">
        <w:rPr>
          <w:rFonts w:hint="eastAsia"/>
        </w:rPr>
        <w:t xml:space="preserve">different antenna </w:t>
      </w:r>
      <w:r w:rsidR="00D7246C">
        <w:t>configuration</w:t>
      </w:r>
      <w:r w:rsidR="00D7246C">
        <w:rPr>
          <w:rFonts w:hint="eastAsia"/>
        </w:rPr>
        <w:t>s</w:t>
      </w:r>
      <w:r w:rsidR="00117CF3">
        <w:rPr>
          <w:rFonts w:hint="eastAsia"/>
        </w:rPr>
        <w:t xml:space="preserve"> and</w:t>
      </w:r>
      <w:r w:rsidR="00D7246C">
        <w:rPr>
          <w:rFonts w:hint="eastAsia"/>
        </w:rPr>
        <w:t xml:space="preserve"> </w:t>
      </w:r>
      <w:r w:rsidR="00407B9B">
        <w:rPr>
          <w:rFonts w:hint="eastAsia"/>
        </w:rPr>
        <w:t xml:space="preserve">corresponding CSI-port mapping methods </w:t>
      </w:r>
      <w:r w:rsidR="00117CF3">
        <w:rPr>
          <w:rFonts w:hint="eastAsia"/>
        </w:rPr>
        <w:t xml:space="preserve">are also </w:t>
      </w:r>
      <w:r w:rsidR="00014C7B">
        <w:rPr>
          <w:rFonts w:hint="eastAsia"/>
        </w:rPr>
        <w:t xml:space="preserve">discussed. </w:t>
      </w:r>
    </w:p>
    <w:p w14:paraId="75AA27A3" w14:textId="2F27F4B6" w:rsidR="004C02D2" w:rsidRPr="00DA4A8A" w:rsidRDefault="00040219" w:rsidP="004D1D60">
      <w:r w:rsidRPr="00DA4A8A">
        <w:t>In this contribution,</w:t>
      </w:r>
      <w:r w:rsidR="00F649EE" w:rsidRPr="00DA4A8A">
        <w:rPr>
          <w:rFonts w:hint="eastAsia"/>
        </w:rPr>
        <w:t xml:space="preserve"> </w:t>
      </w:r>
      <w:r w:rsidR="007B587A">
        <w:rPr>
          <w:rFonts w:hint="eastAsia"/>
        </w:rPr>
        <w:t xml:space="preserve">we deliver </w:t>
      </w:r>
      <w:r w:rsidR="00014C7B">
        <w:rPr>
          <w:rFonts w:hint="eastAsia"/>
        </w:rPr>
        <w:t xml:space="preserve">some simulation results for </w:t>
      </w:r>
      <w:r w:rsidR="00D16975">
        <w:rPr>
          <w:rFonts w:hint="eastAsia"/>
        </w:rPr>
        <w:t xml:space="preserve">SU-MIMO cases based on </w:t>
      </w:r>
      <w:r w:rsidR="00014C7B">
        <w:rPr>
          <w:rFonts w:hint="eastAsia"/>
        </w:rPr>
        <w:t xml:space="preserve">CDL approach </w:t>
      </w:r>
      <w:r w:rsidR="00D16975">
        <w:rPr>
          <w:rFonts w:hint="eastAsia"/>
        </w:rPr>
        <w:t>to compare the performance curve under different configurations</w:t>
      </w:r>
      <w:r w:rsidR="004C02D2" w:rsidRPr="00DA4A8A">
        <w:t xml:space="preserve">. </w:t>
      </w:r>
    </w:p>
    <w:bookmarkEnd w:id="3"/>
    <w:p w14:paraId="24FC2D34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</w:p>
    <w:p w14:paraId="2DD184B5" w14:textId="6B572C9F" w:rsidR="00EA6500" w:rsidRDefault="00E726B5" w:rsidP="0090021F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  <w:rPr>
          <w:lang w:eastAsia="zh-CN"/>
        </w:rPr>
      </w:pPr>
      <w:r>
        <w:rPr>
          <w:rFonts w:hint="eastAsia"/>
          <w:lang w:eastAsia="zh-CN"/>
        </w:rPr>
        <w:t>Simulation</w:t>
      </w:r>
    </w:p>
    <w:p w14:paraId="25793C22" w14:textId="193478D6" w:rsidR="000474C6" w:rsidRPr="000474C6" w:rsidRDefault="00467265" w:rsidP="000474C6">
      <w:pPr>
        <w:rPr>
          <w:lang w:val="en-GB"/>
        </w:rPr>
      </w:pPr>
      <w:r>
        <w:rPr>
          <w:rFonts w:hint="eastAsia"/>
          <w:lang w:val="en-GB"/>
        </w:rPr>
        <w:t>The</w:t>
      </w:r>
      <w:r w:rsidR="00FC46A1">
        <w:rPr>
          <w:rFonts w:hint="eastAsia"/>
          <w:lang w:val="en-GB"/>
        </w:rPr>
        <w:t xml:space="preserve"> results for</w:t>
      </w:r>
      <w:r>
        <w:rPr>
          <w:rFonts w:hint="eastAsia"/>
          <w:lang w:val="en-GB"/>
        </w:rPr>
        <w:t xml:space="preserve"> SU-MIMO PDSCH and SU-MIMO PMI cases are </w:t>
      </w:r>
      <w:r w:rsidR="00FC46A1">
        <w:rPr>
          <w:rFonts w:hint="eastAsia"/>
          <w:lang w:val="en-GB"/>
        </w:rPr>
        <w:t xml:space="preserve">delivered. </w:t>
      </w:r>
    </w:p>
    <w:p w14:paraId="071956FE" w14:textId="3AEF709E" w:rsidR="00C04C00" w:rsidRDefault="00C04C00" w:rsidP="00C04C00">
      <w:pPr>
        <w:pStyle w:val="Heading2"/>
        <w:rPr>
          <w:lang w:val="en-GB"/>
        </w:rPr>
      </w:pPr>
      <w:r>
        <w:rPr>
          <w:rFonts w:hint="eastAsia"/>
          <w:lang w:val="en-GB"/>
        </w:rPr>
        <w:t>2.1</w:t>
      </w:r>
      <w:r>
        <w:rPr>
          <w:lang w:val="en-GB"/>
        </w:rPr>
        <w:tab/>
      </w:r>
      <w:r w:rsidR="000474C6">
        <w:rPr>
          <w:rFonts w:hint="eastAsia"/>
          <w:lang w:val="en-GB"/>
        </w:rPr>
        <w:t>Parameters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63"/>
        <w:gridCol w:w="2425"/>
        <w:gridCol w:w="2657"/>
        <w:gridCol w:w="2605"/>
      </w:tblGrid>
      <w:tr w:rsidR="00DD0BE2" w:rsidRPr="00B7704E" w14:paraId="5E5E91FC" w14:textId="77777777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71343C" w14:textId="77777777" w:rsidR="00DD0BE2" w:rsidRPr="00D10C5E" w:rsidRDefault="00DD0BE2" w:rsidP="00F03137">
            <w:pPr>
              <w:keepNext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</w:rPr>
            </w:pPr>
            <w:r w:rsidRPr="00D10C5E">
              <w:rPr>
                <w:rFonts w:ascii="Arial" w:eastAsia="Times New Roman" w:hAnsi="Arial" w:cs="Arial"/>
                <w:b/>
                <w:bCs/>
                <w:sz w:val="18"/>
                <w:lang w:eastAsia="sv-SE"/>
              </w:rPr>
              <w:t>Parameter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EDAB74" w14:textId="77777777" w:rsidR="00DD0BE2" w:rsidRPr="00D10C5E" w:rsidRDefault="00DD0BE2" w:rsidP="00F03137">
            <w:pPr>
              <w:keepNext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lang w:eastAsia="sv-SE"/>
              </w:rPr>
            </w:pPr>
            <w:r w:rsidRPr="00B7704E">
              <w:rPr>
                <w:rFonts w:ascii="Arial" w:eastAsia="Times New Roman" w:hAnsi="Arial" w:cs="Arial"/>
                <w:b/>
                <w:bCs/>
                <w:sz w:val="18"/>
                <w:lang w:eastAsia="sv-SE"/>
              </w:rPr>
              <w:t>SU-MIMO PDSCH (FR1)</w:t>
            </w:r>
          </w:p>
        </w:tc>
        <w:tc>
          <w:tcPr>
            <w:tcW w:w="1393" w:type="pct"/>
            <w:vAlign w:val="center"/>
          </w:tcPr>
          <w:p w14:paraId="4ED749D2" w14:textId="77777777" w:rsidR="00DD0BE2" w:rsidRPr="00B7704E" w:rsidRDefault="00DD0BE2" w:rsidP="00F03137">
            <w:pPr>
              <w:keepNext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lang w:eastAsia="sv-SE"/>
              </w:rPr>
            </w:pPr>
            <w:r w:rsidRPr="00B7704E">
              <w:rPr>
                <w:rFonts w:ascii="Arial" w:eastAsia="Times New Roman" w:hAnsi="Arial" w:cs="Arial"/>
                <w:b/>
                <w:bCs/>
                <w:sz w:val="18"/>
                <w:lang w:eastAsia="sv-SE"/>
              </w:rPr>
              <w:t>SU-MIMO PMI (FR1)</w:t>
            </w:r>
          </w:p>
        </w:tc>
      </w:tr>
      <w:tr w:rsidR="00DD0BE2" w:rsidRPr="00B7704E" w14:paraId="4FABA9F3" w14:textId="14386BA7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135C11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Duplex mode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FEB1E" w14:textId="1447CD23" w:rsidR="00DD0BE2" w:rsidRPr="006F5FEF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</w:rPr>
            </w:pP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T</w:t>
            </w: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DD</w:t>
            </w:r>
            <w:r>
              <w:rPr>
                <w:rFonts w:ascii="Arial" w:hAnsi="Arial" w:cs="Arial" w:hint="eastAsia"/>
                <w:sz w:val="18"/>
              </w:rPr>
              <w:t xml:space="preserve"> </w:t>
            </w:r>
          </w:p>
        </w:tc>
      </w:tr>
      <w:tr w:rsidR="00DD0BE2" w:rsidRPr="00B7704E" w14:paraId="7A00D4FB" w14:textId="33D94AEC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A3B722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TDD Slot Configuration Pattern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53D63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7DS2U</w:t>
            </w:r>
          </w:p>
        </w:tc>
      </w:tr>
      <w:tr w:rsidR="00DD0BE2" w:rsidRPr="00B7704E" w14:paraId="132B4D28" w14:textId="5104D29B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F78F1B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FR / Carrier frequency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39C445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FR1 / 3.5 GHz</w:t>
            </w:r>
          </w:p>
        </w:tc>
      </w:tr>
      <w:tr w:rsidR="00DD0BE2" w:rsidRPr="00B7704E" w14:paraId="51B1E672" w14:textId="77777777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3BB2F2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UE receiver type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4CEFB1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IRC Baseline</w:t>
            </w:r>
          </w:p>
        </w:tc>
        <w:tc>
          <w:tcPr>
            <w:tcW w:w="1393" w:type="pct"/>
          </w:tcPr>
          <w:p w14:paraId="129423DC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IRC Baseline</w:t>
            </w:r>
          </w:p>
        </w:tc>
      </w:tr>
      <w:tr w:rsidR="00DD0BE2" w:rsidRPr="00B7704E" w14:paraId="21686ECA" w14:textId="77777777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E271F1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 xml:space="preserve">Number of </w:t>
            </w:r>
            <w:r>
              <w:rPr>
                <w:rFonts w:ascii="Arial" w:hAnsi="Arial" w:cs="Arial"/>
                <w:sz w:val="18"/>
                <w:szCs w:val="18"/>
              </w:rPr>
              <w:t>Tx Ports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39EBCF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393" w:type="pct"/>
          </w:tcPr>
          <w:p w14:paraId="1B186C6C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DD0BE2" w:rsidRPr="00B7704E" w14:paraId="2222F9F0" w14:textId="77777777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F0317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Number of Rx</w:t>
            </w:r>
            <w:r>
              <w:rPr>
                <w:rFonts w:ascii="Arial" w:hAnsi="Arial" w:cs="Arial"/>
                <w:sz w:val="18"/>
                <w:szCs w:val="18"/>
              </w:rPr>
              <w:t xml:space="preserve"> Ports/Antennas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D65CAD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393" w:type="pct"/>
          </w:tcPr>
          <w:p w14:paraId="11AE3217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DD0BE2" w:rsidRPr="00B7704E" w14:paraId="3E613E75" w14:textId="77777777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DB376B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Number of layers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9C570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393" w:type="pct"/>
          </w:tcPr>
          <w:p w14:paraId="09480AB2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4,2</w:t>
            </w:r>
          </w:p>
        </w:tc>
      </w:tr>
      <w:tr w:rsidR="00DD0BE2" w:rsidRPr="00B7704E" w14:paraId="484ED4C0" w14:textId="77777777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5F6BB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PMI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F730D0" w14:textId="530739DD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3DD0517E">
              <w:rPr>
                <w:rFonts w:ascii="Arial" w:hAnsi="Arial" w:cs="Arial"/>
                <w:sz w:val="18"/>
                <w:szCs w:val="18"/>
              </w:rPr>
              <w:t xml:space="preserve">Random, Fixed PMI </w:t>
            </w:r>
          </w:p>
        </w:tc>
        <w:tc>
          <w:tcPr>
            <w:tcW w:w="1393" w:type="pct"/>
          </w:tcPr>
          <w:p w14:paraId="26185CFA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704E">
              <w:rPr>
                <w:rFonts w:ascii="Arial" w:hAnsi="Arial" w:cs="Arial"/>
                <w:sz w:val="18"/>
                <w:szCs w:val="18"/>
              </w:rPr>
              <w:t>Follow, Random</w:t>
            </w:r>
          </w:p>
        </w:tc>
      </w:tr>
      <w:tr w:rsidR="00DD0BE2" w:rsidRPr="00B7704E" w14:paraId="4DADA92A" w14:textId="6DBEF39B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449CEC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Waveform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44D509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CP-OFDM with normal CP</w:t>
            </w:r>
          </w:p>
        </w:tc>
      </w:tr>
      <w:tr w:rsidR="00DD0BE2" w:rsidRPr="00B7704E" w14:paraId="781F091F" w14:textId="08500ADB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3F8381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Channel Bandwidth/SCS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A4BE23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40MHz/30kHz</w:t>
            </w:r>
          </w:p>
        </w:tc>
      </w:tr>
      <w:tr w:rsidR="00DD0BE2" w:rsidRPr="00B7704E" w14:paraId="26702A62" w14:textId="4925EE6C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ADE43E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MCS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1A13A2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1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3</w:t>
            </w: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 xml:space="preserve"> (64 QAM table)</w:t>
            </w:r>
          </w:p>
        </w:tc>
      </w:tr>
      <w:tr w:rsidR="00DF3033" w:rsidRPr="00B7704E" w14:paraId="7F00F173" w14:textId="4ED360D9" w:rsidTr="00DD0BE2">
        <w:trPr>
          <w:jc w:val="center"/>
        </w:trPr>
        <w:tc>
          <w:tcPr>
            <w:tcW w:w="889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16C73F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PDSCH configuration</w:t>
            </w: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E686F7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Mapping type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D48BB9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Type A</w:t>
            </w:r>
          </w:p>
        </w:tc>
      </w:tr>
      <w:tr w:rsidR="007A05C9" w:rsidRPr="00B7704E" w14:paraId="50EF52DF" w14:textId="3C5CF7FD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623BC049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4CA5EF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k0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868D80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0</w:t>
            </w:r>
          </w:p>
        </w:tc>
      </w:tr>
      <w:tr w:rsidR="007A05C9" w:rsidRPr="00B7704E" w14:paraId="07A3D447" w14:textId="47A84181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084B1A18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34BF78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 xml:space="preserve">Starting symbol (S) 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A233A3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2</w:t>
            </w:r>
          </w:p>
        </w:tc>
      </w:tr>
      <w:tr w:rsidR="007A05C9" w:rsidRPr="00B7704E" w14:paraId="03DCFDC2" w14:textId="35CB05C0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33135606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D800CB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Length (L)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A332B5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12</w:t>
            </w:r>
          </w:p>
        </w:tc>
      </w:tr>
      <w:tr w:rsidR="007A05C9" w:rsidRPr="00B7704E" w14:paraId="2CE7AC73" w14:textId="1921F358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4FFFB133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3DD46F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PDSCH aggregation factor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0B772D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1</w:t>
            </w:r>
          </w:p>
        </w:tc>
      </w:tr>
      <w:tr w:rsidR="007A05C9" w:rsidRPr="00B7704E" w14:paraId="2ABD171E" w14:textId="24066734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4ECF8CF8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5FF418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Resource allocation type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23E2B4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Type 0</w:t>
            </w:r>
          </w:p>
        </w:tc>
      </w:tr>
      <w:tr w:rsidR="007A05C9" w:rsidRPr="00B7704E" w14:paraId="54B3A08A" w14:textId="7F18ACA6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332C99F7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1B57D2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VRB-to-PRB mapping type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04EAE2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Non-interleaved</w:t>
            </w:r>
          </w:p>
        </w:tc>
      </w:tr>
      <w:tr w:rsidR="007A05C9" w:rsidRPr="00B7704E" w14:paraId="1E81E171" w14:textId="6F5C8D5B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0A22B011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C93F29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 xml:space="preserve">VRB-to-PRB mapping </w:t>
            </w:r>
            <w:proofErr w:type="spellStart"/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interleaver</w:t>
            </w:r>
            <w:proofErr w:type="spellEnd"/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 xml:space="preserve"> bundle size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88F092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N/A</w:t>
            </w:r>
          </w:p>
        </w:tc>
      </w:tr>
      <w:tr w:rsidR="00DF3033" w:rsidRPr="00B7704E" w14:paraId="6F5E76C4" w14:textId="32235236" w:rsidTr="00DD0BE2">
        <w:trPr>
          <w:jc w:val="center"/>
        </w:trPr>
        <w:tc>
          <w:tcPr>
            <w:tcW w:w="889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B25BB4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PDSCH DMRS configuration</w:t>
            </w: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74F650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DMRS Type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1A2085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Type 1</w:t>
            </w:r>
          </w:p>
        </w:tc>
      </w:tr>
      <w:tr w:rsidR="007A05C9" w:rsidRPr="00B7704E" w14:paraId="62B286C1" w14:textId="3AE26FC5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15FF1F23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5A44C6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Number of additional DMRS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0D4F92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1</w:t>
            </w:r>
          </w:p>
        </w:tc>
      </w:tr>
      <w:tr w:rsidR="007A05C9" w:rsidRPr="00B7704E" w14:paraId="6812F901" w14:textId="2B01FE5B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75E87779" w14:textId="77777777" w:rsidR="00DD0BE2" w:rsidRPr="00D10C5E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3C433B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Maximum number of OFDM symbols for DL front loaded DMRS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EC2C64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2 (for rank &gt; 4)</w:t>
            </w:r>
          </w:p>
          <w:p w14:paraId="5B6FB8D7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1 (for rank &lt;= 4)</w:t>
            </w:r>
          </w:p>
        </w:tc>
      </w:tr>
      <w:tr w:rsidR="007A05C9" w:rsidRPr="00264FBD" w14:paraId="39C55FED" w14:textId="77777777" w:rsidTr="00DD0BE2">
        <w:trPr>
          <w:jc w:val="center"/>
        </w:trPr>
        <w:tc>
          <w:tcPr>
            <w:tcW w:w="889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E78098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 xml:space="preserve">Codebook configuration </w:t>
            </w: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3D09E7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proofErr w:type="spellStart"/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CodebookType</w:t>
            </w:r>
            <w:proofErr w:type="spellEnd"/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B1D615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t</w:t>
            </w: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ype</w:t>
            </w:r>
            <w:r>
              <w:rPr>
                <w:rFonts w:ascii="Arial" w:eastAsia="Times New Roman" w:hAnsi="Arial" w:cs="Arial"/>
                <w:sz w:val="18"/>
                <w:lang w:eastAsia="sv-SE"/>
              </w:rPr>
              <w:t>-</w:t>
            </w: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I-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SP</w:t>
            </w:r>
          </w:p>
        </w:tc>
        <w:tc>
          <w:tcPr>
            <w:tcW w:w="1393" w:type="pct"/>
          </w:tcPr>
          <w:p w14:paraId="4F6EC470" w14:textId="77777777" w:rsidR="00DD0BE2" w:rsidRPr="00264FBD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val="da-DK" w:eastAsia="sv-SE"/>
              </w:rPr>
            </w:pPr>
            <w:r w:rsidRPr="00264FBD">
              <w:rPr>
                <w:rFonts w:ascii="Arial" w:eastAsia="Times New Roman" w:hAnsi="Arial" w:cs="Arial"/>
                <w:sz w:val="18"/>
                <w:lang w:val="da-DK" w:eastAsia="sv-SE"/>
              </w:rPr>
              <w:t>type-I-SP, eType-II</w:t>
            </w:r>
          </w:p>
        </w:tc>
      </w:tr>
      <w:tr w:rsidR="007A05C9" w:rsidRPr="00B7704E" w14:paraId="24DF4E5B" w14:textId="77777777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63FDD1CD" w14:textId="77777777" w:rsidR="00DD0BE2" w:rsidRPr="00264FBD" w:rsidRDefault="00DD0BE2" w:rsidP="00F03137">
            <w:pPr>
              <w:spacing w:after="0" w:line="256" w:lineRule="auto"/>
              <w:rPr>
                <w:rFonts w:ascii="Arial" w:eastAsia="Times New Roman" w:hAnsi="Arial"/>
                <w:sz w:val="18"/>
                <w:lang w:val="da-DK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6682FC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Codebook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 xml:space="preserve"> configuration</w:t>
            </w:r>
          </w:p>
          <w:p w14:paraId="46BBCB66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76D755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For 8Tx</w:t>
            </w:r>
          </w:p>
          <w:p w14:paraId="432F9219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(N</w:t>
            </w:r>
            <w:proofErr w:type="gramStart"/>
            <w:r w:rsidRPr="008C0493">
              <w:rPr>
                <w:rFonts w:ascii="Arial" w:eastAsia="Times New Roman" w:hAnsi="Arial" w:cs="Arial"/>
                <w:sz w:val="18"/>
                <w:vertAlign w:val="subscript"/>
                <w:lang w:eastAsia="sv-SE"/>
              </w:rPr>
              <w:t>1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,N</w:t>
            </w:r>
            <w:proofErr w:type="gramEnd"/>
            <w:r w:rsidRPr="008C0493">
              <w:rPr>
                <w:rFonts w:ascii="Arial" w:eastAsia="Times New Roman" w:hAnsi="Arial" w:cs="Arial"/>
                <w:sz w:val="18"/>
                <w:vertAlign w:val="subscript"/>
                <w:lang w:eastAsia="sv-SE"/>
              </w:rPr>
              <w:t>2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,O</w:t>
            </w:r>
            <w:r w:rsidRPr="008C0493">
              <w:rPr>
                <w:rFonts w:ascii="Arial" w:eastAsia="Times New Roman" w:hAnsi="Arial" w:cs="Arial"/>
                <w:sz w:val="18"/>
                <w:vertAlign w:val="subscript"/>
                <w:lang w:eastAsia="sv-SE"/>
              </w:rPr>
              <w:t>1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,O</w:t>
            </w:r>
            <w:r w:rsidRPr="008C0493">
              <w:rPr>
                <w:rFonts w:ascii="Arial" w:eastAsia="Times New Roman" w:hAnsi="Arial" w:cs="Arial"/>
                <w:sz w:val="18"/>
                <w:vertAlign w:val="subscript"/>
                <w:lang w:eastAsia="sv-SE"/>
              </w:rPr>
              <w:t>2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 xml:space="preserve">) = </w:t>
            </w: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(4,1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,4,1)</w:t>
            </w:r>
          </w:p>
          <w:p w14:paraId="1304A818" w14:textId="77777777" w:rsidR="00DD0BE2" w:rsidRPr="001F7C34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</w:p>
          <w:p w14:paraId="34B1607C" w14:textId="77777777" w:rsidR="00DD0BE2" w:rsidRPr="001F7C34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1F7C34">
              <w:rPr>
                <w:rFonts w:ascii="Arial" w:eastAsia="Times New Roman" w:hAnsi="Arial" w:cs="Arial"/>
                <w:sz w:val="18"/>
                <w:lang w:eastAsia="sv-SE"/>
              </w:rPr>
              <w:t>For 4Tx</w:t>
            </w:r>
          </w:p>
          <w:p w14:paraId="13CF3EA1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(N</w:t>
            </w:r>
            <w:proofErr w:type="gramStart"/>
            <w:r w:rsidRPr="008C0493">
              <w:rPr>
                <w:rFonts w:ascii="Arial" w:eastAsia="Times New Roman" w:hAnsi="Arial" w:cs="Arial"/>
                <w:sz w:val="18"/>
                <w:vertAlign w:val="subscript"/>
                <w:lang w:eastAsia="sv-SE"/>
              </w:rPr>
              <w:t>1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,N</w:t>
            </w:r>
            <w:proofErr w:type="gramEnd"/>
            <w:r w:rsidRPr="008C0493">
              <w:rPr>
                <w:rFonts w:ascii="Arial" w:eastAsia="Times New Roman" w:hAnsi="Arial" w:cs="Arial"/>
                <w:sz w:val="18"/>
                <w:vertAlign w:val="subscript"/>
                <w:lang w:eastAsia="sv-SE"/>
              </w:rPr>
              <w:t>2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,O</w:t>
            </w:r>
            <w:r w:rsidRPr="008C0493">
              <w:rPr>
                <w:rFonts w:ascii="Arial" w:eastAsia="Times New Roman" w:hAnsi="Arial" w:cs="Arial"/>
                <w:sz w:val="18"/>
                <w:vertAlign w:val="subscript"/>
                <w:lang w:eastAsia="sv-SE"/>
              </w:rPr>
              <w:t>1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,O</w:t>
            </w:r>
            <w:r w:rsidRPr="008C0493">
              <w:rPr>
                <w:rFonts w:ascii="Arial" w:eastAsia="Times New Roman" w:hAnsi="Arial" w:cs="Arial"/>
                <w:sz w:val="18"/>
                <w:vertAlign w:val="subscript"/>
                <w:lang w:eastAsia="sv-SE"/>
              </w:rPr>
              <w:t>2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 xml:space="preserve">) = </w:t>
            </w: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(</w:t>
            </w:r>
            <w:r>
              <w:rPr>
                <w:rFonts w:ascii="Arial" w:eastAsia="Times New Roman" w:hAnsi="Arial" w:cs="Arial"/>
                <w:sz w:val="18"/>
                <w:lang w:eastAsia="sv-SE"/>
              </w:rPr>
              <w:t>2</w:t>
            </w: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,1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,4,1)</w:t>
            </w:r>
          </w:p>
        </w:tc>
        <w:tc>
          <w:tcPr>
            <w:tcW w:w="1393" w:type="pct"/>
          </w:tcPr>
          <w:p w14:paraId="10A26834" w14:textId="77777777" w:rsidR="00DD0BE2" w:rsidRPr="005017C8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val="it-IT" w:eastAsia="sv-SE"/>
              </w:rPr>
            </w:pP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For typeI-SP:</w:t>
            </w:r>
          </w:p>
          <w:p w14:paraId="418451D5" w14:textId="77777777" w:rsidR="00DD0BE2" w:rsidRPr="005017C8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val="it-IT" w:eastAsia="sv-SE"/>
              </w:rPr>
            </w:pP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(N</w:t>
            </w:r>
            <w:r w:rsidRPr="005017C8">
              <w:rPr>
                <w:rFonts w:ascii="Arial" w:eastAsia="Times New Roman" w:hAnsi="Arial" w:cs="Arial"/>
                <w:sz w:val="18"/>
                <w:vertAlign w:val="subscript"/>
                <w:lang w:val="it-IT" w:eastAsia="sv-SE"/>
              </w:rPr>
              <w:t>1</w:t>
            </w: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,N</w:t>
            </w:r>
            <w:r w:rsidRPr="005017C8">
              <w:rPr>
                <w:rFonts w:ascii="Arial" w:eastAsia="Times New Roman" w:hAnsi="Arial" w:cs="Arial"/>
                <w:sz w:val="18"/>
                <w:vertAlign w:val="subscript"/>
                <w:lang w:val="it-IT" w:eastAsia="sv-SE"/>
              </w:rPr>
              <w:t>2</w:t>
            </w: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,O</w:t>
            </w:r>
            <w:r w:rsidRPr="005017C8">
              <w:rPr>
                <w:rFonts w:ascii="Arial" w:eastAsia="Times New Roman" w:hAnsi="Arial" w:cs="Arial"/>
                <w:sz w:val="18"/>
                <w:vertAlign w:val="subscript"/>
                <w:lang w:val="it-IT" w:eastAsia="sv-SE"/>
              </w:rPr>
              <w:t>1</w:t>
            </w: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,O</w:t>
            </w:r>
            <w:r w:rsidRPr="005017C8">
              <w:rPr>
                <w:rFonts w:ascii="Arial" w:eastAsia="Times New Roman" w:hAnsi="Arial" w:cs="Arial"/>
                <w:sz w:val="18"/>
                <w:vertAlign w:val="subscript"/>
                <w:lang w:val="it-IT" w:eastAsia="sv-SE"/>
              </w:rPr>
              <w:t>2</w:t>
            </w: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) = (4,1,4,1)</w:t>
            </w:r>
          </w:p>
          <w:p w14:paraId="0C442209" w14:textId="77777777" w:rsidR="00DD0BE2" w:rsidRPr="005017C8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val="it-IT" w:eastAsia="sv-SE"/>
              </w:rPr>
            </w:pPr>
          </w:p>
          <w:p w14:paraId="2CDA7BF4" w14:textId="77777777" w:rsidR="00DD0BE2" w:rsidRPr="00264FBD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val="da-DK" w:eastAsia="sv-SE"/>
              </w:rPr>
            </w:pPr>
            <w:r w:rsidRPr="00264FBD">
              <w:rPr>
                <w:rFonts w:ascii="Arial" w:eastAsia="Times New Roman" w:hAnsi="Arial" w:cs="Arial"/>
                <w:sz w:val="18"/>
                <w:lang w:val="da-DK" w:eastAsia="sv-SE"/>
              </w:rPr>
              <w:t>For eType-II:</w:t>
            </w:r>
          </w:p>
          <w:p w14:paraId="54D1FA75" w14:textId="77777777" w:rsidR="00DD0BE2" w:rsidRPr="00264FBD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val="da-DK" w:eastAsia="sv-SE"/>
              </w:rPr>
            </w:pP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(N</w:t>
            </w:r>
            <w:r w:rsidRPr="005017C8">
              <w:rPr>
                <w:rFonts w:ascii="Arial" w:eastAsia="Times New Roman" w:hAnsi="Arial" w:cs="Arial"/>
                <w:sz w:val="18"/>
                <w:vertAlign w:val="subscript"/>
                <w:lang w:val="it-IT" w:eastAsia="sv-SE"/>
              </w:rPr>
              <w:t>1</w:t>
            </w: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,N</w:t>
            </w:r>
            <w:r w:rsidRPr="005017C8">
              <w:rPr>
                <w:rFonts w:ascii="Arial" w:eastAsia="Times New Roman" w:hAnsi="Arial" w:cs="Arial"/>
                <w:sz w:val="18"/>
                <w:vertAlign w:val="subscript"/>
                <w:lang w:val="it-IT" w:eastAsia="sv-SE"/>
              </w:rPr>
              <w:t>2</w:t>
            </w: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,O</w:t>
            </w:r>
            <w:r w:rsidRPr="005017C8">
              <w:rPr>
                <w:rFonts w:ascii="Arial" w:eastAsia="Times New Roman" w:hAnsi="Arial" w:cs="Arial"/>
                <w:sz w:val="18"/>
                <w:vertAlign w:val="subscript"/>
                <w:lang w:val="it-IT" w:eastAsia="sv-SE"/>
              </w:rPr>
              <w:t>1</w:t>
            </w: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,O</w:t>
            </w:r>
            <w:r w:rsidRPr="005017C8">
              <w:rPr>
                <w:rFonts w:ascii="Arial" w:eastAsia="Times New Roman" w:hAnsi="Arial" w:cs="Arial"/>
                <w:sz w:val="18"/>
                <w:vertAlign w:val="subscript"/>
                <w:lang w:val="it-IT" w:eastAsia="sv-SE"/>
              </w:rPr>
              <w:t>2</w:t>
            </w:r>
            <w:r w:rsidRPr="005017C8">
              <w:rPr>
                <w:rFonts w:ascii="Arial" w:eastAsia="Times New Roman" w:hAnsi="Arial" w:cs="Arial"/>
                <w:sz w:val="18"/>
                <w:lang w:val="it-IT" w:eastAsia="sv-SE"/>
              </w:rPr>
              <w:t>) = (4,1,4,1</w:t>
            </w:r>
            <w:r>
              <w:rPr>
                <w:rFonts w:ascii="Arial" w:eastAsia="Times New Roman" w:hAnsi="Arial" w:cs="Arial"/>
                <w:sz w:val="18"/>
                <w:lang w:val="it-IT" w:eastAsia="sv-SE"/>
              </w:rPr>
              <w:t>)</w:t>
            </w:r>
          </w:p>
          <w:p w14:paraId="16824AE6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C4AFB">
              <w:rPr>
                <w:rFonts w:ascii="Arial" w:eastAsia="Times New Roman" w:hAnsi="Arial" w:cs="Arial"/>
                <w:sz w:val="18"/>
                <w:lang w:eastAsia="sv-SE"/>
              </w:rPr>
              <w:t>[</w:t>
            </w:r>
            <w:r>
              <w:rPr>
                <w:rFonts w:ascii="Arial" w:eastAsia="Times New Roman" w:hAnsi="Arial" w:cs="Arial"/>
                <w:sz w:val="18"/>
                <w:lang w:eastAsia="sv-SE"/>
              </w:rPr>
              <w:t xml:space="preserve"> </w:t>
            </w:r>
            <w:r w:rsidRPr="00DC4AFB">
              <w:rPr>
                <w:rFonts w:ascii="Arial" w:eastAsia="Times New Roman" w:hAnsi="Arial" w:cs="Arial"/>
                <w:sz w:val="18"/>
                <w:lang w:eastAsia="sv-SE"/>
              </w:rPr>
              <w:t xml:space="preserve">paramCombination-r16=5 (L=4, </w:t>
            </w:r>
            <w:proofErr w:type="spellStart"/>
            <w:r w:rsidRPr="00DC4AFB">
              <w:rPr>
                <w:rFonts w:ascii="Arial" w:eastAsia="Times New Roman" w:hAnsi="Arial" w:cs="Arial"/>
                <w:sz w:val="18"/>
                <w:lang w:eastAsia="sv-SE"/>
              </w:rPr>
              <w:t>pν</w:t>
            </w:r>
            <w:proofErr w:type="spellEnd"/>
            <w:r w:rsidRPr="00DC4AFB">
              <w:rPr>
                <w:rFonts w:ascii="Arial" w:eastAsia="Times New Roman" w:hAnsi="Arial" w:cs="Arial"/>
                <w:sz w:val="18"/>
                <w:lang w:eastAsia="sv-SE"/>
              </w:rPr>
              <w:t>=1/4, β=3/4</w:t>
            </w:r>
            <w:proofErr w:type="gramStart"/>
            <w:r w:rsidRPr="00DC4AFB">
              <w:rPr>
                <w:rFonts w:ascii="Arial" w:eastAsia="Times New Roman" w:hAnsi="Arial" w:cs="Arial"/>
                <w:sz w:val="18"/>
                <w:lang w:eastAsia="sv-SE"/>
              </w:rPr>
              <w:t>) ]</w:t>
            </w:r>
            <w:proofErr w:type="gramEnd"/>
          </w:p>
        </w:tc>
      </w:tr>
      <w:tr w:rsidR="00DD0BE2" w:rsidRPr="00B7704E" w14:paraId="00069C45" w14:textId="77777777" w:rsidTr="00264FBD">
        <w:trPr>
          <w:jc w:val="center"/>
        </w:trPr>
        <w:tc>
          <w:tcPr>
            <w:tcW w:w="2186" w:type="pct"/>
            <w:gridSpan w:val="2"/>
            <w:vAlign w:val="center"/>
          </w:tcPr>
          <w:p w14:paraId="25CDAC9C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 xml:space="preserve">PDSCH DMRS Precoding Configuration 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63B54F" w14:textId="5DF660D2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For Random precoding: for every PRB Bundle (</w:t>
            </w:r>
            <w:r w:rsidRPr="00510CF1">
              <w:rPr>
                <w:rFonts w:ascii="Arial" w:eastAsia="Times New Roman" w:hAnsi="Arial" w:cs="Arial"/>
                <w:sz w:val="18"/>
                <w:lang w:eastAsia="sv-SE"/>
              </w:rPr>
              <w:t>size=2)</w:t>
            </w:r>
          </w:p>
          <w:p w14:paraId="322F9355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</w:p>
          <w:p w14:paraId="6633F27A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For Fixed precoding: Wideband PMI</w:t>
            </w:r>
          </w:p>
        </w:tc>
        <w:tc>
          <w:tcPr>
            <w:tcW w:w="1393" w:type="pct"/>
          </w:tcPr>
          <w:p w14:paraId="71EA20E9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 xml:space="preserve">For </w:t>
            </w:r>
            <w:proofErr w:type="spellStart"/>
            <w:r>
              <w:rPr>
                <w:rFonts w:ascii="Arial" w:eastAsia="Times New Roman" w:hAnsi="Arial" w:cs="Arial"/>
                <w:sz w:val="18"/>
                <w:lang w:eastAsia="sv-SE"/>
              </w:rPr>
              <w:t>typeI</w:t>
            </w:r>
            <w:proofErr w:type="spellEnd"/>
            <w:r>
              <w:rPr>
                <w:rFonts w:ascii="Arial" w:eastAsia="Times New Roman" w:hAnsi="Arial" w:cs="Arial"/>
                <w:sz w:val="18"/>
                <w:lang w:eastAsia="sv-SE"/>
              </w:rPr>
              <w:t>-SP (random and follow): Wideband PMI</w:t>
            </w:r>
          </w:p>
          <w:p w14:paraId="3DFD8EBE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</w:p>
          <w:p w14:paraId="4359F1DB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</w:p>
          <w:p w14:paraId="6CA0286F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 xml:space="preserve">For </w:t>
            </w:r>
            <w:proofErr w:type="spellStart"/>
            <w:r>
              <w:rPr>
                <w:rFonts w:ascii="Arial" w:eastAsia="Times New Roman" w:hAnsi="Arial" w:cs="Arial"/>
                <w:sz w:val="18"/>
                <w:lang w:eastAsia="sv-SE"/>
              </w:rPr>
              <w:t>eType</w:t>
            </w:r>
            <w:proofErr w:type="spellEnd"/>
            <w:r>
              <w:rPr>
                <w:rFonts w:ascii="Arial" w:eastAsia="Times New Roman" w:hAnsi="Arial" w:cs="Arial"/>
                <w:sz w:val="18"/>
                <w:lang w:eastAsia="sv-SE"/>
              </w:rPr>
              <w:t>-II with follow and random: TBD</w:t>
            </w:r>
          </w:p>
        </w:tc>
      </w:tr>
      <w:tr w:rsidR="007A05C9" w:rsidRPr="00B7704E" w14:paraId="1BAFBA34" w14:textId="30D94F36" w:rsidTr="00DD0BE2">
        <w:trPr>
          <w:jc w:val="center"/>
        </w:trPr>
        <w:tc>
          <w:tcPr>
            <w:tcW w:w="889" w:type="pct"/>
            <w:vMerge w:val="restart"/>
            <w:vAlign w:val="center"/>
          </w:tcPr>
          <w:p w14:paraId="18A5B891" w14:textId="77777777" w:rsidR="00DD0BE2" w:rsidRPr="00D10C5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lang w:eastAsia="sv-SE"/>
              </w:rPr>
            </w:pPr>
            <w:r w:rsidRPr="00D10C5E">
              <w:rPr>
                <w:rFonts w:ascii="Arial" w:hAnsi="Arial" w:cs="Arial"/>
                <w:sz w:val="18"/>
                <w:lang w:eastAsia="sv-SE"/>
              </w:rPr>
              <w:t>NZP CSI-RS for CSI acquisition</w:t>
            </w:r>
            <w:r w:rsidRPr="00D10C5E">
              <w:rPr>
                <w:rFonts w:ascii="Arial" w:hAnsi="Arial" w:cs="Arial"/>
                <w:b/>
                <w:bCs/>
                <w:sz w:val="18"/>
                <w:lang w:eastAsia="sv-SE"/>
              </w:rPr>
              <w:br/>
            </w: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A660AE" w14:textId="77777777" w:rsidR="00DD0BE2" w:rsidRPr="00D10C5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hAnsi="Arial" w:cs="Arial"/>
                <w:sz w:val="18"/>
                <w:lang w:eastAsia="sv-SE"/>
              </w:rPr>
              <w:t>CSI-RS resource Type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D7B7B8" w14:textId="77777777" w:rsidR="00DD0BE2" w:rsidRPr="00B7704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lang w:eastAsia="sv-SE"/>
              </w:rPr>
            </w:pPr>
            <w:r w:rsidRPr="00D10C5E">
              <w:rPr>
                <w:rFonts w:ascii="Arial" w:hAnsi="Arial" w:cs="Arial"/>
                <w:sz w:val="18"/>
                <w:lang w:eastAsia="sv-SE"/>
              </w:rPr>
              <w:t>Aperiodic</w:t>
            </w:r>
          </w:p>
        </w:tc>
      </w:tr>
      <w:tr w:rsidR="007A05C9" w:rsidRPr="00B7704E" w14:paraId="4C350B62" w14:textId="77777777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3F8724BF" w14:textId="77777777" w:rsidR="00DD0BE2" w:rsidRPr="00D10C5E" w:rsidRDefault="00DD0BE2" w:rsidP="00F03137">
            <w:pPr>
              <w:spacing w:after="0" w:line="256" w:lineRule="auto"/>
              <w:rPr>
                <w:rFonts w:ascii="Arial" w:eastAsia="Calibri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994A5" w14:textId="77777777" w:rsidR="00DD0BE2" w:rsidRPr="00D10C5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hAnsi="Arial" w:cs="Arial"/>
                <w:sz w:val="18"/>
                <w:lang w:eastAsia="sv-SE"/>
              </w:rPr>
              <w:t>Number of CSI-RS ports (X)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E84EF1" w14:textId="77777777" w:rsidR="00DD0BE2" w:rsidRPr="00B7704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 xml:space="preserve">4 CSI-RS Ports (2,1) for 4 Layer </w:t>
            </w:r>
          </w:p>
          <w:p w14:paraId="7F293496" w14:textId="77777777" w:rsidR="00DD0BE2" w:rsidRPr="00D10C5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8 CSI-RS Ports (4,1) for 8 Layer</w:t>
            </w:r>
          </w:p>
        </w:tc>
        <w:tc>
          <w:tcPr>
            <w:tcW w:w="1393" w:type="pct"/>
            <w:vAlign w:val="center"/>
          </w:tcPr>
          <w:p w14:paraId="6AD351CE" w14:textId="77777777" w:rsidR="00DD0BE2" w:rsidRPr="00B7704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 xml:space="preserve">8 </w:t>
            </w:r>
            <w:r w:rsidRPr="00B7704E">
              <w:rPr>
                <w:rFonts w:ascii="Arial" w:eastAsia="Times New Roman" w:hAnsi="Arial" w:cs="Arial"/>
                <w:sz w:val="18"/>
                <w:lang w:eastAsia="sv-SE"/>
              </w:rPr>
              <w:t>CSI-RS Ports (4,1)</w:t>
            </w:r>
          </w:p>
        </w:tc>
      </w:tr>
      <w:tr w:rsidR="007A05C9" w:rsidRPr="00B7704E" w14:paraId="7EF7E755" w14:textId="3401A526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2A028BF7" w14:textId="77777777" w:rsidR="00DD0BE2" w:rsidRPr="00D10C5E" w:rsidRDefault="00DD0BE2" w:rsidP="00F03137">
            <w:pPr>
              <w:spacing w:after="0" w:line="256" w:lineRule="auto"/>
              <w:rPr>
                <w:rFonts w:ascii="Arial" w:eastAsia="Calibri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C042A5" w14:textId="77777777" w:rsidR="00DD0BE2" w:rsidRPr="00D10C5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hAnsi="Arial" w:cs="Arial"/>
                <w:sz w:val="18"/>
                <w:lang w:eastAsia="sv-SE"/>
              </w:rPr>
              <w:t>Density (ρ)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C98B74" w14:textId="77777777" w:rsidR="00DD0BE2" w:rsidRPr="00B7704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lang w:eastAsia="sv-SE"/>
              </w:rPr>
            </w:pPr>
            <w:r w:rsidRPr="00D10C5E">
              <w:rPr>
                <w:rFonts w:ascii="Arial" w:hAnsi="Arial" w:cs="Arial"/>
                <w:sz w:val="18"/>
                <w:lang w:eastAsia="sv-SE"/>
              </w:rPr>
              <w:t>1</w:t>
            </w:r>
          </w:p>
        </w:tc>
      </w:tr>
      <w:tr w:rsidR="007A05C9" w:rsidRPr="00B7704E" w14:paraId="1F33B728" w14:textId="2C5DCB1F" w:rsidTr="00DD0BE2">
        <w:trPr>
          <w:jc w:val="center"/>
        </w:trPr>
        <w:tc>
          <w:tcPr>
            <w:tcW w:w="889" w:type="pct"/>
            <w:vMerge/>
            <w:vAlign w:val="center"/>
            <w:hideMark/>
          </w:tcPr>
          <w:p w14:paraId="0772B460" w14:textId="77777777" w:rsidR="00DD0BE2" w:rsidRPr="00D10C5E" w:rsidRDefault="00DD0BE2" w:rsidP="00F03137">
            <w:pPr>
              <w:spacing w:after="0" w:line="256" w:lineRule="auto"/>
              <w:rPr>
                <w:rFonts w:ascii="Arial" w:eastAsia="Calibri" w:hAnsi="Arial"/>
                <w:sz w:val="18"/>
              </w:rPr>
            </w:pPr>
          </w:p>
        </w:tc>
        <w:tc>
          <w:tcPr>
            <w:tcW w:w="1297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7E6A2A" w14:textId="77777777" w:rsidR="00DD0BE2" w:rsidRPr="00D10C5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hAnsi="Arial" w:cs="Arial"/>
                <w:sz w:val="18"/>
                <w:lang w:eastAsia="sv-SE"/>
              </w:rPr>
              <w:t>First OFDM symbol in the PRB used for CSI-RS (l0)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BBBC4D" w14:textId="77777777" w:rsidR="00DD0BE2" w:rsidRPr="00B7704E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lang w:eastAsia="sv-SE"/>
              </w:rPr>
            </w:pPr>
            <w:r w:rsidRPr="00D10C5E">
              <w:rPr>
                <w:rFonts w:ascii="Arial" w:hAnsi="Arial" w:cs="Arial"/>
                <w:sz w:val="18"/>
                <w:lang w:eastAsia="sv-SE"/>
              </w:rPr>
              <w:t>(13)</w:t>
            </w:r>
          </w:p>
        </w:tc>
      </w:tr>
      <w:tr w:rsidR="00DD0BE2" w:rsidRPr="00B7704E" w14:paraId="3BDDD524" w14:textId="77777777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64390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CQI/RI/PMI delay</w:t>
            </w:r>
          </w:p>
        </w:tc>
        <w:tc>
          <w:tcPr>
            <w:tcW w:w="1421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5AB078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N/A</w:t>
            </w:r>
          </w:p>
        </w:tc>
        <w:tc>
          <w:tcPr>
            <w:tcW w:w="1393" w:type="pct"/>
          </w:tcPr>
          <w:p w14:paraId="3F30DE89" w14:textId="77777777" w:rsidR="00DD0BE2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 xml:space="preserve">6.5 </w:t>
            </w:r>
            <w:proofErr w:type="spellStart"/>
            <w:r>
              <w:rPr>
                <w:rFonts w:ascii="Arial" w:eastAsia="Times New Roman" w:hAnsi="Arial" w:cs="Arial"/>
                <w:sz w:val="18"/>
                <w:lang w:eastAsia="sv-SE"/>
              </w:rPr>
              <w:t>ms</w:t>
            </w:r>
            <w:proofErr w:type="spellEnd"/>
          </w:p>
        </w:tc>
      </w:tr>
      <w:tr w:rsidR="00DD0BE2" w:rsidRPr="00B7704E" w14:paraId="5A057D29" w14:textId="2956F048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46967A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Number of HARQ Processes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079C56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8</w:t>
            </w:r>
          </w:p>
        </w:tc>
      </w:tr>
      <w:tr w:rsidR="00DD0BE2" w:rsidRPr="00B7704E" w14:paraId="5E93A75A" w14:textId="5B087D9E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9F79A5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Maximum HARQ transmissions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0A6A0F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4</w:t>
            </w:r>
          </w:p>
        </w:tc>
      </w:tr>
      <w:tr w:rsidR="00DD0BE2" w:rsidRPr="00B7704E" w14:paraId="095D84B2" w14:textId="56C918F0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8802BB" w14:textId="77777777" w:rsidR="00DD0BE2" w:rsidRPr="00D10C5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D10C5E">
              <w:rPr>
                <w:rFonts w:ascii="Arial" w:eastAsia="Times New Roman" w:hAnsi="Arial" w:cs="Arial"/>
                <w:sz w:val="18"/>
                <w:lang w:eastAsia="sv-SE"/>
              </w:rPr>
              <w:t>Channel</w:t>
            </w:r>
            <w:r>
              <w:rPr>
                <w:rFonts w:ascii="Arial" w:eastAsia="Times New Roman" w:hAnsi="Arial" w:cs="Arial"/>
                <w:sz w:val="18"/>
                <w:lang w:eastAsia="sv-SE"/>
              </w:rPr>
              <w:t xml:space="preserve"> Models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DDB45F" w14:textId="77777777" w:rsidR="00DD0BE2" w:rsidRPr="00B7704E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The purpose of the study item.</w:t>
            </w:r>
          </w:p>
        </w:tc>
      </w:tr>
      <w:tr w:rsidR="00DD0BE2" w:rsidRPr="00B7704E" w14:paraId="63E82B56" w14:textId="0C69CB6C" w:rsidTr="00264FBD">
        <w:trPr>
          <w:jc w:val="center"/>
        </w:trPr>
        <w:tc>
          <w:tcPr>
            <w:tcW w:w="2186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B84E85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szCs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szCs w:val="18"/>
                <w:lang w:eastAsia="sv-SE"/>
              </w:rPr>
              <w:t>Testing Metric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A92473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sv-SE"/>
              </w:rPr>
            </w:pPr>
            <w:r w:rsidRPr="00F760C5">
              <w:rPr>
                <w:rFonts w:ascii="Arial" w:hAnsi="Arial" w:cs="Arial"/>
                <w:sz w:val="18"/>
                <w:szCs w:val="18"/>
              </w:rPr>
              <w:t>Full Throughput Curves</w:t>
            </w:r>
          </w:p>
        </w:tc>
      </w:tr>
      <w:tr w:rsidR="007A05C9" w:rsidRPr="00B7704E" w14:paraId="04D0342E" w14:textId="0BB61622" w:rsidTr="00DD0BE2">
        <w:trPr>
          <w:jc w:val="center"/>
        </w:trPr>
        <w:tc>
          <w:tcPr>
            <w:tcW w:w="889" w:type="pct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D38118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szCs w:val="18"/>
                <w:lang w:eastAsia="sv-SE"/>
              </w:rPr>
            </w:pPr>
            <w:r w:rsidRPr="00F760C5">
              <w:rPr>
                <w:rFonts w:ascii="Arial" w:hAnsi="Arial" w:cs="Arial"/>
                <w:sz w:val="18"/>
                <w:szCs w:val="18"/>
                <w:lang w:eastAsia="sv-SE"/>
              </w:rPr>
              <w:t>Channel Geometry (CDL)</w:t>
            </w:r>
          </w:p>
        </w:tc>
        <w:tc>
          <w:tcPr>
            <w:tcW w:w="1297" w:type="pct"/>
          </w:tcPr>
          <w:p w14:paraId="390C636A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 xml:space="preserve"> LCS UE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4EB05A" w14:textId="77777777" w:rsidR="00DD0BE2" w:rsidRPr="00F760C5" w:rsidRDefault="00DD0BE2" w:rsidP="00F03137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760C5">
              <w:rPr>
                <w:rFonts w:ascii="Arial" w:hAnsi="Arial" w:cs="Arial"/>
                <w:sz w:val="18"/>
                <w:szCs w:val="18"/>
              </w:rPr>
              <w:t>α = 180°, β=0°, γ = 0°</w:t>
            </w:r>
          </w:p>
        </w:tc>
      </w:tr>
      <w:tr w:rsidR="007A05C9" w:rsidRPr="00B7704E" w14:paraId="7070E624" w14:textId="2588C9E0" w:rsidTr="00DD0BE2">
        <w:trPr>
          <w:jc w:val="center"/>
        </w:trPr>
        <w:tc>
          <w:tcPr>
            <w:tcW w:w="889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6E8720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  <w:lang w:eastAsia="sv-SE"/>
              </w:rPr>
            </w:pPr>
          </w:p>
        </w:tc>
        <w:tc>
          <w:tcPr>
            <w:tcW w:w="1297" w:type="pct"/>
          </w:tcPr>
          <w:p w14:paraId="2542BC3B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 xml:space="preserve">LCS </w:t>
            </w:r>
            <w:proofErr w:type="spellStart"/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>gNodeB</w:t>
            </w:r>
            <w:proofErr w:type="spellEnd"/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3BE29A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760C5">
              <w:rPr>
                <w:rFonts w:ascii="Arial" w:hAnsi="Arial" w:cs="Arial"/>
                <w:sz w:val="18"/>
                <w:szCs w:val="18"/>
              </w:rPr>
              <w:t>α = 0°, β=10°, γ = 0°</w:t>
            </w:r>
          </w:p>
        </w:tc>
      </w:tr>
      <w:tr w:rsidR="007A05C9" w:rsidRPr="00B7704E" w14:paraId="5346BD4C" w14:textId="7268C7BD" w:rsidTr="00DD0BE2">
        <w:trPr>
          <w:jc w:val="center"/>
        </w:trPr>
        <w:tc>
          <w:tcPr>
            <w:tcW w:w="889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39D5C2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  <w:lang w:eastAsia="sv-SE"/>
              </w:rPr>
            </w:pPr>
          </w:p>
        </w:tc>
        <w:tc>
          <w:tcPr>
            <w:tcW w:w="1297" w:type="pct"/>
          </w:tcPr>
          <w:p w14:paraId="63CA55DB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>GCS UE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4C9F5A" w14:textId="77777777" w:rsidR="00DD0BE2" w:rsidRPr="00F760C5" w:rsidRDefault="00DD0BE2" w:rsidP="00F03137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760C5">
              <w:rPr>
                <w:rFonts w:ascii="Arial" w:hAnsi="Arial" w:cs="Arial"/>
                <w:sz w:val="18"/>
                <w:szCs w:val="18"/>
              </w:rPr>
              <w:t>Height = 1.5 m; Azimuth = 0; X Coordinate = 100 m</w:t>
            </w:r>
          </w:p>
          <w:p w14:paraId="6A8A3601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A05C9" w:rsidRPr="00B7704E" w14:paraId="6B091151" w14:textId="70D0BFE6" w:rsidTr="00DD0BE2">
        <w:trPr>
          <w:jc w:val="center"/>
        </w:trPr>
        <w:tc>
          <w:tcPr>
            <w:tcW w:w="889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8ECE4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  <w:lang w:eastAsia="sv-SE"/>
              </w:rPr>
            </w:pPr>
          </w:p>
        </w:tc>
        <w:tc>
          <w:tcPr>
            <w:tcW w:w="1297" w:type="pct"/>
          </w:tcPr>
          <w:p w14:paraId="2C04D054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 xml:space="preserve">GCS </w:t>
            </w:r>
            <w:proofErr w:type="spellStart"/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>gNodeB</w:t>
            </w:r>
            <w:proofErr w:type="spellEnd"/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8F6C3" w14:textId="77777777" w:rsidR="00DD0BE2" w:rsidRPr="00F760C5" w:rsidRDefault="00DD0BE2" w:rsidP="00F03137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760C5">
              <w:rPr>
                <w:rFonts w:ascii="Arial" w:hAnsi="Arial" w:cs="Arial"/>
                <w:sz w:val="18"/>
                <w:szCs w:val="18"/>
              </w:rPr>
              <w:t>Height = 25 m; Azimuth = 0; X Coordinate = 0 m</w:t>
            </w:r>
          </w:p>
          <w:p w14:paraId="05DF854A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A05C9" w:rsidRPr="00B7704E" w14:paraId="6E14ED5C" w14:textId="4729CD78" w:rsidTr="00DD0BE2">
        <w:trPr>
          <w:jc w:val="center"/>
        </w:trPr>
        <w:tc>
          <w:tcPr>
            <w:tcW w:w="889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EA3B6C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  <w:lang w:eastAsia="sv-SE"/>
              </w:rPr>
            </w:pPr>
          </w:p>
        </w:tc>
        <w:tc>
          <w:tcPr>
            <w:tcW w:w="1297" w:type="pct"/>
          </w:tcPr>
          <w:p w14:paraId="15F686C3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 xml:space="preserve">BS Antenna </w:t>
            </w:r>
            <w:proofErr w:type="spellStart"/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>Polarisation</w:t>
            </w:r>
            <w:proofErr w:type="spellEnd"/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9CA93A" w14:textId="77777777" w:rsidR="00DD0BE2" w:rsidRPr="00F760C5" w:rsidRDefault="00DD0BE2" w:rsidP="00F03137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760C5">
              <w:rPr>
                <w:rFonts w:ascii="Arial" w:hAnsi="Arial" w:cs="Arial"/>
                <w:sz w:val="18"/>
                <w:szCs w:val="18"/>
              </w:rPr>
              <w:t>(+45, -45)</w:t>
            </w:r>
          </w:p>
        </w:tc>
      </w:tr>
      <w:tr w:rsidR="007A05C9" w:rsidRPr="00B7704E" w14:paraId="54365060" w14:textId="70F2445F" w:rsidTr="00DD0BE2">
        <w:trPr>
          <w:jc w:val="center"/>
        </w:trPr>
        <w:tc>
          <w:tcPr>
            <w:tcW w:w="889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E2D3B7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  <w:lang w:eastAsia="sv-SE"/>
              </w:rPr>
            </w:pPr>
          </w:p>
        </w:tc>
        <w:tc>
          <w:tcPr>
            <w:tcW w:w="1297" w:type="pct"/>
          </w:tcPr>
          <w:p w14:paraId="1FE0DF89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>BS Radiation Pattern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EC4C43" w14:textId="77777777" w:rsidR="00DD0BE2" w:rsidRPr="00F760C5" w:rsidRDefault="00DD0BE2" w:rsidP="00F03137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760C5">
              <w:rPr>
                <w:rFonts w:ascii="Arial" w:hAnsi="Arial" w:cs="Arial"/>
                <w:sz w:val="18"/>
                <w:szCs w:val="18"/>
                <w:lang w:eastAsia="ko-KR"/>
              </w:rPr>
              <w:t>defined in TR38.901 Table 7.3-1.</w:t>
            </w:r>
          </w:p>
        </w:tc>
      </w:tr>
      <w:tr w:rsidR="007A05C9" w:rsidRPr="00B7704E" w14:paraId="364CB8D6" w14:textId="3E4E531A" w:rsidTr="00DD0BE2">
        <w:trPr>
          <w:jc w:val="center"/>
        </w:trPr>
        <w:tc>
          <w:tcPr>
            <w:tcW w:w="889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B648E5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  <w:lang w:eastAsia="sv-SE"/>
              </w:rPr>
            </w:pPr>
          </w:p>
        </w:tc>
        <w:tc>
          <w:tcPr>
            <w:tcW w:w="1297" w:type="pct"/>
          </w:tcPr>
          <w:p w14:paraId="661740BF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 xml:space="preserve">UE Antenna </w:t>
            </w:r>
            <w:proofErr w:type="spellStart"/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>Polarisation</w:t>
            </w:r>
            <w:proofErr w:type="spellEnd"/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BCB23" w14:textId="77777777" w:rsidR="00DD0BE2" w:rsidRPr="00F760C5" w:rsidRDefault="00DD0BE2" w:rsidP="00F03137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760C5">
              <w:rPr>
                <w:rFonts w:ascii="Arial" w:hAnsi="Arial" w:cs="Arial"/>
                <w:sz w:val="18"/>
                <w:szCs w:val="18"/>
              </w:rPr>
              <w:t>(0, 90)</w:t>
            </w:r>
          </w:p>
        </w:tc>
      </w:tr>
      <w:tr w:rsidR="007A05C9" w:rsidRPr="00B7704E" w14:paraId="4AF17E57" w14:textId="6C2458E7" w:rsidTr="00DD0BE2">
        <w:trPr>
          <w:jc w:val="center"/>
        </w:trPr>
        <w:tc>
          <w:tcPr>
            <w:tcW w:w="889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BA948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  <w:lang w:eastAsia="sv-SE"/>
              </w:rPr>
            </w:pPr>
          </w:p>
        </w:tc>
        <w:tc>
          <w:tcPr>
            <w:tcW w:w="1297" w:type="pct"/>
          </w:tcPr>
          <w:p w14:paraId="2F7A0A32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 w:rsidRPr="00F760C5">
              <w:rPr>
                <w:rFonts w:ascii="Arial" w:eastAsia="Times New Roman" w:hAnsi="Arial" w:cs="Arial"/>
                <w:sz w:val="18"/>
                <w:lang w:eastAsia="sv-SE"/>
              </w:rPr>
              <w:t>UE Antenna Radiation Pattern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E5EE3C" w14:textId="77777777" w:rsidR="00DD0BE2" w:rsidRPr="00F760C5" w:rsidRDefault="00DD0BE2" w:rsidP="00F03137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760C5">
              <w:rPr>
                <w:rFonts w:ascii="Arial" w:hAnsi="Arial" w:cs="Arial"/>
                <w:sz w:val="18"/>
                <w:szCs w:val="18"/>
              </w:rPr>
              <w:t>Om</w:t>
            </w:r>
            <w:r>
              <w:rPr>
                <w:rFonts w:ascii="Arial" w:hAnsi="Arial" w:cs="Arial"/>
                <w:sz w:val="18"/>
                <w:szCs w:val="18"/>
              </w:rPr>
              <w:t>n</w:t>
            </w:r>
            <w:r w:rsidRPr="00F760C5">
              <w:rPr>
                <w:rFonts w:ascii="Arial" w:hAnsi="Arial" w:cs="Arial"/>
                <w:sz w:val="18"/>
                <w:szCs w:val="18"/>
              </w:rPr>
              <w:t>idirectional</w:t>
            </w:r>
          </w:p>
        </w:tc>
      </w:tr>
      <w:tr w:rsidR="007A05C9" w:rsidRPr="00B7704E" w14:paraId="0B206BE7" w14:textId="4BD95978" w:rsidTr="00DD0BE2">
        <w:trPr>
          <w:jc w:val="center"/>
        </w:trPr>
        <w:tc>
          <w:tcPr>
            <w:tcW w:w="889" w:type="pct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88A3E7" w14:textId="77777777" w:rsidR="00DD0BE2" w:rsidRPr="00F760C5" w:rsidRDefault="00DD0BE2" w:rsidP="00F03137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hAnsi="Arial" w:cs="Arial"/>
                <w:sz w:val="18"/>
                <w:szCs w:val="18"/>
                <w:lang w:eastAsia="sv-SE"/>
              </w:rPr>
            </w:pPr>
          </w:p>
        </w:tc>
        <w:tc>
          <w:tcPr>
            <w:tcW w:w="1297" w:type="pct"/>
          </w:tcPr>
          <w:p w14:paraId="6E0495A7" w14:textId="77777777" w:rsidR="00DD0BE2" w:rsidRPr="00F760C5" w:rsidRDefault="00DD0BE2" w:rsidP="00F03137">
            <w:pPr>
              <w:overflowPunct w:val="0"/>
              <w:autoSpaceDE w:val="0"/>
              <w:autoSpaceDN w:val="0"/>
              <w:adjustRightInd w:val="0"/>
              <w:spacing w:after="0" w:line="256" w:lineRule="auto"/>
              <w:rPr>
                <w:rFonts w:ascii="Arial" w:eastAsia="Times New Roman" w:hAnsi="Arial" w:cs="Arial"/>
                <w:sz w:val="18"/>
                <w:lang w:eastAsia="sv-SE"/>
              </w:rPr>
            </w:pPr>
            <w:r>
              <w:rPr>
                <w:rFonts w:ascii="Arial" w:eastAsia="Times New Roman" w:hAnsi="Arial" w:cs="Arial"/>
                <w:sz w:val="18"/>
                <w:lang w:eastAsia="sv-SE"/>
              </w:rPr>
              <w:t>Antenna Panel Placement</w:t>
            </w:r>
          </w:p>
        </w:tc>
        <w:tc>
          <w:tcPr>
            <w:tcW w:w="2814" w:type="pct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EE2579" w14:textId="77777777" w:rsidR="00DD0BE2" w:rsidRPr="00F760C5" w:rsidRDefault="00DD0BE2" w:rsidP="00F03137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YZ Plane</w:t>
            </w:r>
          </w:p>
        </w:tc>
      </w:tr>
    </w:tbl>
    <w:p w14:paraId="6E2B01CB" w14:textId="51DC86D9" w:rsidR="00602C9E" w:rsidRDefault="00602C9E" w:rsidP="008462E3">
      <w:pPr>
        <w:rPr>
          <w:lang w:val="en-GB"/>
        </w:rPr>
      </w:pPr>
    </w:p>
    <w:p w14:paraId="67D04140" w14:textId="77777777" w:rsidR="00602C9E" w:rsidRDefault="00602C9E" w:rsidP="008462E3">
      <w:pPr>
        <w:rPr>
          <w:lang w:val="en-GB"/>
        </w:rPr>
      </w:pPr>
    </w:p>
    <w:p w14:paraId="3F1517FE" w14:textId="0051E243" w:rsidR="00D12D9E" w:rsidRDefault="00D851C9" w:rsidP="00264FBD">
      <w:pPr>
        <w:pStyle w:val="Heading3"/>
        <w:rPr>
          <w:lang w:val="en-GB"/>
        </w:rPr>
      </w:pPr>
      <w:r w:rsidRPr="00ED7B9F">
        <w:rPr>
          <w:rFonts w:hint="eastAsia"/>
          <w:u w:val="single"/>
          <w:lang w:val="en-GB"/>
        </w:rPr>
        <w:t>Following</w:t>
      </w:r>
      <w:r w:rsidR="008462E3" w:rsidRPr="00DF22A9">
        <w:rPr>
          <w:rFonts w:hint="eastAsia"/>
          <w:b w:val="0"/>
          <w:bCs/>
          <w:u w:val="single"/>
          <w:lang w:val="en-GB"/>
        </w:rPr>
        <w:t xml:space="preserve"> </w:t>
      </w:r>
      <w:r w:rsidR="00224B4F" w:rsidRPr="00DF22A9">
        <w:rPr>
          <w:rFonts w:hint="eastAsia"/>
          <w:b w:val="0"/>
          <w:bCs/>
          <w:u w:val="single"/>
          <w:lang w:val="en-GB"/>
        </w:rPr>
        <w:t xml:space="preserve">BS </w:t>
      </w:r>
      <w:r w:rsidR="007C616D" w:rsidRPr="00DF22A9">
        <w:rPr>
          <w:rFonts w:hint="eastAsia"/>
          <w:b w:val="0"/>
          <w:bCs/>
          <w:u w:val="single"/>
          <w:lang w:val="en-GB"/>
        </w:rPr>
        <w:t>antenna configurations are</w:t>
      </w:r>
      <w:r w:rsidR="00224B4F" w:rsidRPr="00DF22A9">
        <w:rPr>
          <w:rFonts w:hint="eastAsia"/>
          <w:b w:val="0"/>
          <w:bCs/>
          <w:u w:val="single"/>
          <w:lang w:val="en-GB"/>
        </w:rPr>
        <w:t xml:space="preserve"> used for </w:t>
      </w:r>
      <w:r w:rsidR="00DF22A9" w:rsidRPr="00DF22A9">
        <w:rPr>
          <w:rFonts w:hint="eastAsia"/>
          <w:b w:val="0"/>
          <w:bCs/>
          <w:u w:val="single"/>
          <w:lang w:val="en-GB"/>
        </w:rPr>
        <w:t>comparison</w:t>
      </w:r>
      <w:r w:rsidR="00224B4F">
        <w:rPr>
          <w:rFonts w:hint="eastAsia"/>
          <w:lang w:val="en-GB"/>
        </w:rPr>
        <w:t xml:space="preserve">. </w:t>
      </w:r>
    </w:p>
    <w:p w14:paraId="2E6CFEE9" w14:textId="2E5CBA89" w:rsidR="008D77BF" w:rsidRDefault="008D77BF">
      <w:pPr>
        <w:pStyle w:val="Heading4"/>
        <w:rPr>
          <w:rFonts w:eastAsiaTheme="minorEastAsia"/>
          <w:bCs/>
        </w:rPr>
      </w:pPr>
      <w:r w:rsidRPr="00086425">
        <w:rPr>
          <w:bCs/>
          <w:lang w:eastAsia="ko-KR"/>
        </w:rPr>
        <w:t xml:space="preserve">Antenna Array </w:t>
      </w:r>
      <w:proofErr w:type="spellStart"/>
      <w:r w:rsidRPr="00086425">
        <w:rPr>
          <w:bCs/>
          <w:lang w:eastAsia="ko-KR"/>
        </w:rPr>
        <w:t>Virtualisation</w:t>
      </w:r>
      <w:proofErr w:type="spellEnd"/>
      <w:r w:rsidRPr="00086425">
        <w:rPr>
          <w:bCs/>
          <w:lang w:eastAsia="ko-KR"/>
        </w:rPr>
        <w:t xml:space="preserve"> (AAV) using subarray configuration </w:t>
      </w:r>
      <w:r w:rsidR="0049637F">
        <w:rPr>
          <w:rFonts w:eastAsiaTheme="minorEastAsia" w:hint="eastAsia"/>
          <w:bCs/>
        </w:rPr>
        <w:t>(SV</w:t>
      </w:r>
      <w:r w:rsidR="00B7188F">
        <w:rPr>
          <w:rFonts w:eastAsiaTheme="minorEastAsia" w:hint="eastAsia"/>
          <w:bCs/>
        </w:rPr>
        <w:t>)</w:t>
      </w:r>
    </w:p>
    <w:p w14:paraId="6B256D4E" w14:textId="08566C3C" w:rsidR="00C439B2" w:rsidRPr="00264FBD" w:rsidRDefault="005D2CB9" w:rsidP="00264FBD">
      <w:r>
        <w:rPr>
          <w:rFonts w:hint="eastAsia"/>
        </w:rPr>
        <w:t>One</w:t>
      </w:r>
      <w:r w:rsidR="00C439B2">
        <w:rPr>
          <w:rFonts w:hint="eastAsia"/>
        </w:rPr>
        <w:t xml:space="preserve"> CSI-port is mapping to </w:t>
      </w:r>
      <w:r>
        <w:rPr>
          <w:rFonts w:hint="eastAsia"/>
        </w:rPr>
        <w:t>one polarization port per subarray.</w:t>
      </w:r>
      <w:r w:rsidR="000E01EB">
        <w:rPr>
          <w:rFonts w:hint="eastAsia"/>
        </w:rPr>
        <w:t xml:space="preserve"> </w:t>
      </w:r>
    </w:p>
    <w:p w14:paraId="00602093" w14:textId="42A18323" w:rsidR="008D77BF" w:rsidRPr="00ED7B9F" w:rsidRDefault="008D77BF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lang w:eastAsia="ko-KR"/>
        </w:rPr>
      </w:pPr>
      <w:r w:rsidRPr="00086425">
        <w:rPr>
          <w:bCs/>
          <w:lang w:eastAsia="ko-KR"/>
        </w:rPr>
        <w:lastRenderedPageBreak/>
        <w:t>(</w:t>
      </w:r>
      <w:proofErr w:type="spellStart"/>
      <w:proofErr w:type="gramStart"/>
      <w:r w:rsidRPr="00086425">
        <w:rPr>
          <w:bCs/>
          <w:lang w:eastAsia="ko-KR"/>
        </w:rPr>
        <w:t>M,N</w:t>
      </w:r>
      <w:proofErr w:type="gramEnd"/>
      <w:r w:rsidRPr="00086425">
        <w:rPr>
          <w:bCs/>
          <w:lang w:eastAsia="ko-KR"/>
        </w:rPr>
        <w:t>,P,M</w:t>
      </w:r>
      <w:r w:rsidRPr="00086425">
        <w:rPr>
          <w:bCs/>
          <w:vertAlign w:val="subscript"/>
          <w:lang w:eastAsia="ko-KR"/>
        </w:rPr>
        <w:t>s</w:t>
      </w:r>
      <w:r w:rsidRPr="00086425">
        <w:rPr>
          <w:bCs/>
          <w:lang w:eastAsia="ko-KR"/>
        </w:rPr>
        <w:t>,N</w:t>
      </w:r>
      <w:r w:rsidRPr="00086425">
        <w:rPr>
          <w:bCs/>
          <w:vertAlign w:val="subscript"/>
          <w:lang w:eastAsia="ko-KR"/>
        </w:rPr>
        <w:t>s</w:t>
      </w:r>
      <w:proofErr w:type="spellEnd"/>
      <w:r w:rsidRPr="00086425">
        <w:rPr>
          <w:bCs/>
          <w:lang w:eastAsia="ko-KR"/>
        </w:rPr>
        <w:t>)  = (8,8,2,8,2) for 8Tx CSI-RS Ports (</w:t>
      </w:r>
      <w:r w:rsidR="00512DDB">
        <w:rPr>
          <w:rFonts w:eastAsiaTheme="minorEastAsia" w:hint="eastAsia"/>
          <w:bCs/>
          <w:lang w:eastAsia="zh-CN"/>
        </w:rPr>
        <w:t>128 AE</w:t>
      </w:r>
      <w:r w:rsidRPr="00086425">
        <w:rPr>
          <w:bCs/>
          <w:lang w:eastAsia="ko-KR"/>
        </w:rPr>
        <w:t>)</w:t>
      </w:r>
      <w:r w:rsidR="007A2B31">
        <w:rPr>
          <w:rFonts w:eastAsiaTheme="minorEastAsia" w:hint="eastAsia"/>
          <w:bCs/>
          <w:lang w:eastAsia="zh-CN"/>
        </w:rPr>
        <w:t xml:space="preserve"> </w:t>
      </w:r>
    </w:p>
    <w:p w14:paraId="73DC3B9C" w14:textId="2CFE5281" w:rsidR="002C31A7" w:rsidRPr="00264FBD" w:rsidRDefault="00EB6590" w:rsidP="00264FBD">
      <w:pPr>
        <w:pStyle w:val="ListParagraph"/>
        <w:overflowPunct w:val="0"/>
        <w:autoSpaceDE w:val="0"/>
        <w:autoSpaceDN w:val="0"/>
        <w:adjustRightInd w:val="0"/>
        <w:spacing w:after="180"/>
        <w:ind w:left="1656"/>
        <w:textAlignment w:val="baseline"/>
        <w:rPr>
          <w:rFonts w:eastAsiaTheme="minorEastAsia"/>
          <w:bCs/>
          <w:lang w:eastAsia="zh-CN"/>
        </w:rPr>
      </w:pPr>
      <w:r w:rsidRPr="0047731C">
        <w:rPr>
          <w:noProof/>
        </w:rPr>
        <w:drawing>
          <wp:inline distT="0" distB="0" distL="0" distR="0" wp14:anchorId="091C7493" wp14:editId="23B0D883">
            <wp:extent cx="1246076" cy="1195388"/>
            <wp:effectExtent l="0" t="0" r="0" b="5080"/>
            <wp:docPr id="18561739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03344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64900" cy="1213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31A7">
        <w:rPr>
          <w:bCs/>
        </w:rPr>
        <w:tab/>
      </w:r>
      <w:r w:rsidR="002C31A7">
        <w:rPr>
          <w:rFonts w:hint="eastAsia"/>
          <w:bCs/>
        </w:rPr>
        <w:t xml:space="preserve">     </w:t>
      </w:r>
    </w:p>
    <w:p w14:paraId="4678ADAF" w14:textId="4D8AB571" w:rsidR="00C8209E" w:rsidRPr="00ED7B9F" w:rsidRDefault="00496E87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lang w:eastAsia="ko-KR"/>
        </w:rPr>
      </w:pPr>
      <w:r w:rsidRPr="00496E87">
        <w:rPr>
          <w:bCs/>
          <w:lang w:eastAsia="ko-KR"/>
        </w:rPr>
        <w:t>(</w:t>
      </w:r>
      <w:proofErr w:type="spellStart"/>
      <w:proofErr w:type="gramStart"/>
      <w:r w:rsidRPr="00496E87">
        <w:rPr>
          <w:bCs/>
          <w:lang w:eastAsia="ko-KR"/>
        </w:rPr>
        <w:t>M,N</w:t>
      </w:r>
      <w:proofErr w:type="gramEnd"/>
      <w:r w:rsidRPr="00496E87">
        <w:rPr>
          <w:bCs/>
          <w:lang w:eastAsia="ko-KR"/>
        </w:rPr>
        <w:t>,P,M</w:t>
      </w:r>
      <w:r w:rsidRPr="00496E87">
        <w:rPr>
          <w:bCs/>
          <w:vertAlign w:val="subscript"/>
          <w:lang w:eastAsia="ko-KR"/>
        </w:rPr>
        <w:t>s</w:t>
      </w:r>
      <w:r w:rsidRPr="00496E87">
        <w:rPr>
          <w:bCs/>
          <w:lang w:eastAsia="ko-KR"/>
        </w:rPr>
        <w:t>,N</w:t>
      </w:r>
      <w:r w:rsidRPr="00496E87">
        <w:rPr>
          <w:bCs/>
          <w:vertAlign w:val="subscript"/>
          <w:lang w:eastAsia="ko-KR"/>
        </w:rPr>
        <w:t>s</w:t>
      </w:r>
      <w:proofErr w:type="spellEnd"/>
      <w:r w:rsidRPr="00496E87">
        <w:rPr>
          <w:bCs/>
          <w:lang w:eastAsia="ko-KR"/>
        </w:rPr>
        <w:t>)  = (8,8,2,8,</w:t>
      </w:r>
      <w:r w:rsidRPr="00496E87">
        <w:rPr>
          <w:rFonts w:eastAsiaTheme="minorEastAsia" w:hint="eastAsia"/>
          <w:bCs/>
          <w:lang w:eastAsia="zh-CN"/>
        </w:rPr>
        <w:t>4</w:t>
      </w:r>
      <w:r w:rsidRPr="00496E87">
        <w:rPr>
          <w:bCs/>
          <w:lang w:eastAsia="ko-KR"/>
        </w:rPr>
        <w:t xml:space="preserve">) for </w:t>
      </w:r>
      <w:r w:rsidRPr="00496E87">
        <w:rPr>
          <w:rFonts w:eastAsiaTheme="minorEastAsia" w:hint="eastAsia"/>
          <w:bCs/>
          <w:lang w:eastAsia="zh-CN"/>
        </w:rPr>
        <w:t>4</w:t>
      </w:r>
      <w:r w:rsidRPr="00496E87">
        <w:rPr>
          <w:bCs/>
          <w:lang w:eastAsia="ko-KR"/>
        </w:rPr>
        <w:t>Tx CSI-RS Ports (</w:t>
      </w:r>
      <w:r w:rsidR="00512DDB">
        <w:rPr>
          <w:rFonts w:eastAsiaTheme="minorEastAsia" w:hint="eastAsia"/>
          <w:bCs/>
          <w:lang w:eastAsia="zh-CN"/>
        </w:rPr>
        <w:t>12</w:t>
      </w:r>
      <w:r w:rsidR="000E2C0C">
        <w:rPr>
          <w:rFonts w:eastAsiaTheme="minorEastAsia" w:hint="eastAsia"/>
          <w:bCs/>
          <w:lang w:eastAsia="zh-CN"/>
        </w:rPr>
        <w:t>8 AE</w:t>
      </w:r>
      <w:r w:rsidRPr="00496E87">
        <w:rPr>
          <w:bCs/>
          <w:lang w:eastAsia="ko-KR"/>
        </w:rPr>
        <w:t>)</w:t>
      </w:r>
    </w:p>
    <w:p w14:paraId="57854EC3" w14:textId="550B77A7" w:rsidR="00BA06F2" w:rsidRPr="00496E87" w:rsidRDefault="00354DBF" w:rsidP="00264FBD">
      <w:pPr>
        <w:pStyle w:val="ListParagraph"/>
        <w:overflowPunct w:val="0"/>
        <w:autoSpaceDE w:val="0"/>
        <w:autoSpaceDN w:val="0"/>
        <w:adjustRightInd w:val="0"/>
        <w:spacing w:after="180"/>
        <w:ind w:left="1656"/>
        <w:textAlignment w:val="baseline"/>
        <w:rPr>
          <w:bCs/>
          <w:lang w:eastAsia="ko-KR"/>
        </w:rPr>
      </w:pPr>
      <w:r w:rsidRPr="00354DBF">
        <w:rPr>
          <w:bCs/>
          <w:noProof/>
          <w:lang w:eastAsia="ko-KR"/>
        </w:rPr>
        <w:drawing>
          <wp:inline distT="0" distB="0" distL="0" distR="0" wp14:anchorId="33FA3189" wp14:editId="3D93D70C">
            <wp:extent cx="1055557" cy="1090612"/>
            <wp:effectExtent l="0" t="0" r="0" b="0"/>
            <wp:docPr id="5104525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45257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59550" cy="1094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60CCC" w14:textId="07CD8FD2" w:rsidR="008D77BF" w:rsidRPr="00ED7B9F" w:rsidRDefault="008D77BF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lang w:eastAsia="ko-KR"/>
        </w:rPr>
      </w:pPr>
      <w:r w:rsidRPr="00086425">
        <w:rPr>
          <w:bCs/>
          <w:lang w:eastAsia="ko-KR"/>
        </w:rPr>
        <w:t>(</w:t>
      </w:r>
      <w:proofErr w:type="spellStart"/>
      <w:proofErr w:type="gramStart"/>
      <w:r w:rsidRPr="00086425">
        <w:rPr>
          <w:bCs/>
          <w:lang w:eastAsia="ko-KR"/>
        </w:rPr>
        <w:t>M,N</w:t>
      </w:r>
      <w:proofErr w:type="gramEnd"/>
      <w:r w:rsidRPr="00086425">
        <w:rPr>
          <w:bCs/>
          <w:lang w:eastAsia="ko-KR"/>
        </w:rPr>
        <w:t>,P,M</w:t>
      </w:r>
      <w:r w:rsidRPr="00086425">
        <w:rPr>
          <w:bCs/>
          <w:vertAlign w:val="subscript"/>
          <w:lang w:eastAsia="ko-KR"/>
        </w:rPr>
        <w:t>s</w:t>
      </w:r>
      <w:r w:rsidRPr="00086425">
        <w:rPr>
          <w:bCs/>
          <w:lang w:eastAsia="ko-KR"/>
        </w:rPr>
        <w:t>,N</w:t>
      </w:r>
      <w:r w:rsidRPr="00086425">
        <w:rPr>
          <w:bCs/>
          <w:vertAlign w:val="subscript"/>
          <w:lang w:eastAsia="ko-KR"/>
        </w:rPr>
        <w:t>s</w:t>
      </w:r>
      <w:proofErr w:type="spellEnd"/>
      <w:r w:rsidRPr="00086425">
        <w:rPr>
          <w:bCs/>
          <w:lang w:eastAsia="ko-KR"/>
        </w:rPr>
        <w:t>)  = (8,4,2,8,1) for 8Tx CSI-RS Ports (</w:t>
      </w:r>
      <w:r w:rsidR="000E2C0C">
        <w:rPr>
          <w:rFonts w:eastAsiaTheme="minorEastAsia" w:hint="eastAsia"/>
          <w:bCs/>
          <w:lang w:eastAsia="zh-CN"/>
        </w:rPr>
        <w:t>64 AE</w:t>
      </w:r>
      <w:r w:rsidRPr="00086425">
        <w:rPr>
          <w:bCs/>
          <w:lang w:eastAsia="ko-KR"/>
        </w:rPr>
        <w:t>)</w:t>
      </w:r>
    </w:p>
    <w:p w14:paraId="06D8E7C4" w14:textId="03980E33" w:rsidR="001B549D" w:rsidRPr="00033FF0" w:rsidRDefault="00014B25" w:rsidP="00264FBD">
      <w:pPr>
        <w:pStyle w:val="ListParagraph"/>
        <w:overflowPunct w:val="0"/>
        <w:autoSpaceDE w:val="0"/>
        <w:autoSpaceDN w:val="0"/>
        <w:adjustRightInd w:val="0"/>
        <w:spacing w:after="180"/>
        <w:ind w:left="1656"/>
        <w:textAlignment w:val="baseline"/>
        <w:rPr>
          <w:bCs/>
          <w:lang w:eastAsia="ko-KR"/>
        </w:rPr>
      </w:pPr>
      <w:r w:rsidRPr="00014B25">
        <w:rPr>
          <w:bCs/>
          <w:noProof/>
          <w:lang w:eastAsia="ko-KR"/>
        </w:rPr>
        <w:drawing>
          <wp:inline distT="0" distB="0" distL="0" distR="0" wp14:anchorId="7B655F50" wp14:editId="538DE0C2">
            <wp:extent cx="646309" cy="1066800"/>
            <wp:effectExtent l="0" t="0" r="1905" b="0"/>
            <wp:docPr id="11959410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94102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2244" cy="107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4CCF7" w14:textId="70593A74" w:rsidR="00033FF0" w:rsidRPr="00ED7B9F" w:rsidRDefault="00496E87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lang w:eastAsia="ko-KR"/>
        </w:rPr>
      </w:pPr>
      <w:r w:rsidRPr="00086425">
        <w:rPr>
          <w:bCs/>
          <w:lang w:eastAsia="ko-KR"/>
        </w:rPr>
        <w:t>(</w:t>
      </w:r>
      <w:proofErr w:type="spellStart"/>
      <w:proofErr w:type="gramStart"/>
      <w:r w:rsidRPr="00086425">
        <w:rPr>
          <w:bCs/>
          <w:lang w:eastAsia="ko-KR"/>
        </w:rPr>
        <w:t>M,N</w:t>
      </w:r>
      <w:proofErr w:type="gramEnd"/>
      <w:r w:rsidRPr="00086425">
        <w:rPr>
          <w:bCs/>
          <w:lang w:eastAsia="ko-KR"/>
        </w:rPr>
        <w:t>,P,M</w:t>
      </w:r>
      <w:r w:rsidRPr="00086425">
        <w:rPr>
          <w:bCs/>
          <w:vertAlign w:val="subscript"/>
          <w:lang w:eastAsia="ko-KR"/>
        </w:rPr>
        <w:t>s</w:t>
      </w:r>
      <w:r w:rsidRPr="00086425">
        <w:rPr>
          <w:bCs/>
          <w:lang w:eastAsia="ko-KR"/>
        </w:rPr>
        <w:t>,N</w:t>
      </w:r>
      <w:r w:rsidRPr="00086425">
        <w:rPr>
          <w:bCs/>
          <w:vertAlign w:val="subscript"/>
          <w:lang w:eastAsia="ko-KR"/>
        </w:rPr>
        <w:t>s</w:t>
      </w:r>
      <w:proofErr w:type="spellEnd"/>
      <w:r w:rsidRPr="00086425">
        <w:rPr>
          <w:bCs/>
          <w:lang w:eastAsia="ko-KR"/>
        </w:rPr>
        <w:t>)  = (8,</w:t>
      </w:r>
      <w:r w:rsidR="008527CF">
        <w:rPr>
          <w:rFonts w:eastAsiaTheme="minorEastAsia" w:hint="eastAsia"/>
          <w:bCs/>
          <w:lang w:eastAsia="zh-CN"/>
        </w:rPr>
        <w:t>4</w:t>
      </w:r>
      <w:r w:rsidRPr="00086425">
        <w:rPr>
          <w:bCs/>
          <w:lang w:eastAsia="ko-KR"/>
        </w:rPr>
        <w:t>,2,8,</w:t>
      </w:r>
      <w:r w:rsidR="008527CF">
        <w:rPr>
          <w:rFonts w:eastAsiaTheme="minorEastAsia" w:hint="eastAsia"/>
          <w:bCs/>
          <w:lang w:eastAsia="zh-CN"/>
        </w:rPr>
        <w:t>2</w:t>
      </w:r>
      <w:r w:rsidRPr="00086425">
        <w:rPr>
          <w:bCs/>
          <w:lang w:eastAsia="ko-KR"/>
        </w:rPr>
        <w:t xml:space="preserve">) for </w:t>
      </w:r>
      <w:r>
        <w:rPr>
          <w:rFonts w:eastAsiaTheme="minorEastAsia" w:hint="eastAsia"/>
          <w:bCs/>
          <w:lang w:eastAsia="zh-CN"/>
        </w:rPr>
        <w:t>4</w:t>
      </w:r>
      <w:r w:rsidRPr="00086425">
        <w:rPr>
          <w:bCs/>
          <w:lang w:eastAsia="ko-KR"/>
        </w:rPr>
        <w:t>Tx CSI-RS Ports (</w:t>
      </w:r>
      <w:r w:rsidR="000E2C0C">
        <w:rPr>
          <w:rFonts w:eastAsiaTheme="minorEastAsia" w:hint="eastAsia"/>
          <w:bCs/>
          <w:lang w:eastAsia="zh-CN"/>
        </w:rPr>
        <w:t>64 AE</w:t>
      </w:r>
      <w:r w:rsidRPr="00086425">
        <w:rPr>
          <w:bCs/>
          <w:lang w:eastAsia="ko-KR"/>
        </w:rPr>
        <w:t>)</w:t>
      </w:r>
    </w:p>
    <w:p w14:paraId="44A4B85E" w14:textId="52504AF2" w:rsidR="00014B25" w:rsidRPr="00264FBD" w:rsidRDefault="00F24402" w:rsidP="00264FBD">
      <w:pPr>
        <w:pStyle w:val="ListParagraph"/>
        <w:overflowPunct w:val="0"/>
        <w:autoSpaceDE w:val="0"/>
        <w:autoSpaceDN w:val="0"/>
        <w:adjustRightInd w:val="0"/>
        <w:spacing w:after="180"/>
        <w:ind w:left="1656"/>
        <w:textAlignment w:val="baseline"/>
        <w:rPr>
          <w:bCs/>
          <w:lang w:eastAsia="ko-KR"/>
        </w:rPr>
      </w:pPr>
      <w:r w:rsidRPr="00F24402">
        <w:rPr>
          <w:bCs/>
          <w:noProof/>
          <w:lang w:eastAsia="ko-KR"/>
        </w:rPr>
        <w:drawing>
          <wp:inline distT="0" distB="0" distL="0" distR="0" wp14:anchorId="6D581747" wp14:editId="21BF52DB">
            <wp:extent cx="587427" cy="1062037"/>
            <wp:effectExtent l="0" t="0" r="3175" b="5080"/>
            <wp:docPr id="20375037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50370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2839" cy="1071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99EBF" w14:textId="0EC0C3E6" w:rsidR="000665C9" w:rsidRPr="00264FBD" w:rsidRDefault="000665C9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bCs/>
          <w:lang w:eastAsia="ko-KR"/>
        </w:rPr>
      </w:pPr>
      <w:r w:rsidRPr="0093394F">
        <w:rPr>
          <w:rFonts w:eastAsiaTheme="minorEastAsia"/>
          <w:bCs/>
          <w:lang w:eastAsia="zh-CN"/>
        </w:rPr>
        <w:t>N</w:t>
      </w:r>
      <w:r w:rsidRPr="0093394F">
        <w:rPr>
          <w:rFonts w:eastAsiaTheme="minorEastAsia" w:hint="eastAsia"/>
          <w:bCs/>
          <w:lang w:eastAsia="zh-CN"/>
        </w:rPr>
        <w:t>ew option</w:t>
      </w:r>
      <w:r w:rsidR="009E7A7F">
        <w:rPr>
          <w:rFonts w:eastAsiaTheme="minorEastAsia" w:hint="eastAsia"/>
          <w:bCs/>
          <w:lang w:eastAsia="zh-CN"/>
        </w:rPr>
        <w:t xml:space="preserve"> for comparison</w:t>
      </w:r>
      <w:r w:rsidRPr="0093394F">
        <w:rPr>
          <w:rFonts w:eastAsiaTheme="minorEastAsia" w:hint="eastAsia"/>
          <w:bCs/>
          <w:lang w:eastAsia="zh-CN"/>
        </w:rPr>
        <w:t xml:space="preserve">: </w:t>
      </w:r>
      <w:r w:rsidRPr="0093394F">
        <w:rPr>
          <w:bCs/>
          <w:lang w:eastAsia="ko-KR"/>
        </w:rPr>
        <w:t>(</w:t>
      </w:r>
      <w:proofErr w:type="spellStart"/>
      <w:proofErr w:type="gramStart"/>
      <w:r w:rsidRPr="0093394F">
        <w:rPr>
          <w:bCs/>
          <w:lang w:eastAsia="ko-KR"/>
        </w:rPr>
        <w:t>M,N</w:t>
      </w:r>
      <w:proofErr w:type="gramEnd"/>
      <w:r w:rsidRPr="0093394F">
        <w:rPr>
          <w:bCs/>
          <w:lang w:eastAsia="ko-KR"/>
        </w:rPr>
        <w:t>,P,M</w:t>
      </w:r>
      <w:r w:rsidRPr="0093394F">
        <w:rPr>
          <w:bCs/>
          <w:vertAlign w:val="subscript"/>
          <w:lang w:eastAsia="ko-KR"/>
        </w:rPr>
        <w:t>s</w:t>
      </w:r>
      <w:r w:rsidRPr="0093394F">
        <w:rPr>
          <w:bCs/>
          <w:lang w:eastAsia="ko-KR"/>
        </w:rPr>
        <w:t>,N</w:t>
      </w:r>
      <w:r w:rsidRPr="0093394F">
        <w:rPr>
          <w:bCs/>
          <w:vertAlign w:val="subscript"/>
          <w:lang w:eastAsia="ko-KR"/>
        </w:rPr>
        <w:t>s</w:t>
      </w:r>
      <w:proofErr w:type="spellEnd"/>
      <w:r w:rsidRPr="0093394F">
        <w:rPr>
          <w:bCs/>
          <w:lang w:eastAsia="ko-KR"/>
        </w:rPr>
        <w:t>)  = (</w:t>
      </w:r>
      <w:r w:rsidRPr="0093394F">
        <w:rPr>
          <w:rFonts w:eastAsiaTheme="minorEastAsia" w:hint="eastAsia"/>
          <w:bCs/>
          <w:lang w:eastAsia="zh-CN"/>
        </w:rPr>
        <w:t>4</w:t>
      </w:r>
      <w:r w:rsidRPr="0093394F">
        <w:rPr>
          <w:bCs/>
          <w:lang w:eastAsia="ko-KR"/>
        </w:rPr>
        <w:t>,</w:t>
      </w:r>
      <w:r w:rsidRPr="0093394F">
        <w:rPr>
          <w:rFonts w:eastAsiaTheme="minorEastAsia" w:hint="eastAsia"/>
          <w:bCs/>
          <w:lang w:eastAsia="zh-CN"/>
        </w:rPr>
        <w:t>8</w:t>
      </w:r>
      <w:r w:rsidRPr="0093394F">
        <w:rPr>
          <w:bCs/>
          <w:lang w:eastAsia="ko-KR"/>
        </w:rPr>
        <w:t>,2,</w:t>
      </w:r>
      <w:r w:rsidRPr="0093394F">
        <w:rPr>
          <w:rFonts w:eastAsiaTheme="minorEastAsia" w:hint="eastAsia"/>
          <w:bCs/>
          <w:lang w:eastAsia="zh-CN"/>
        </w:rPr>
        <w:t>4</w:t>
      </w:r>
      <w:r w:rsidRPr="0093394F">
        <w:rPr>
          <w:bCs/>
          <w:lang w:eastAsia="ko-KR"/>
        </w:rPr>
        <w:t>,</w:t>
      </w:r>
      <w:r w:rsidRPr="0093394F">
        <w:rPr>
          <w:rFonts w:eastAsiaTheme="minorEastAsia" w:hint="eastAsia"/>
          <w:bCs/>
          <w:lang w:eastAsia="zh-CN"/>
        </w:rPr>
        <w:t>1</w:t>
      </w:r>
      <w:r w:rsidRPr="0093394F">
        <w:rPr>
          <w:bCs/>
          <w:lang w:eastAsia="ko-KR"/>
        </w:rPr>
        <w:t xml:space="preserve">) for </w:t>
      </w:r>
      <w:r w:rsidR="0093394F" w:rsidRPr="0093394F">
        <w:rPr>
          <w:rFonts w:eastAsiaTheme="minorEastAsia" w:hint="eastAsia"/>
          <w:bCs/>
          <w:lang w:eastAsia="zh-CN"/>
        </w:rPr>
        <w:t>8</w:t>
      </w:r>
      <w:r w:rsidRPr="0093394F">
        <w:rPr>
          <w:bCs/>
          <w:lang w:eastAsia="ko-KR"/>
        </w:rPr>
        <w:t>Tx CSI-RS Ports (</w:t>
      </w:r>
      <w:r w:rsidRPr="0093394F">
        <w:rPr>
          <w:rFonts w:eastAsiaTheme="minorEastAsia" w:hint="eastAsia"/>
          <w:bCs/>
          <w:lang w:eastAsia="zh-CN"/>
        </w:rPr>
        <w:t>64 AE</w:t>
      </w:r>
      <w:r w:rsidR="0093394F">
        <w:rPr>
          <w:rFonts w:eastAsiaTheme="minorEastAsia" w:hint="eastAsia"/>
          <w:bCs/>
          <w:lang w:eastAsia="zh-CN"/>
        </w:rPr>
        <w:t xml:space="preserve"> </w:t>
      </w:r>
      <w:proofErr w:type="spellStart"/>
      <w:r w:rsidR="0093394F">
        <w:rPr>
          <w:rFonts w:eastAsiaTheme="minorEastAsia" w:hint="eastAsia"/>
          <w:bCs/>
          <w:lang w:eastAsia="zh-CN"/>
        </w:rPr>
        <w:t>Hor</w:t>
      </w:r>
      <w:r w:rsidR="00BA4F8E">
        <w:rPr>
          <w:rFonts w:eastAsiaTheme="minorEastAsia" w:hint="eastAsia"/>
          <w:bCs/>
          <w:lang w:eastAsia="zh-CN"/>
        </w:rPr>
        <w:t>Conf</w:t>
      </w:r>
      <w:proofErr w:type="spellEnd"/>
      <w:r w:rsidRPr="0093394F">
        <w:rPr>
          <w:bCs/>
          <w:lang w:eastAsia="ko-KR"/>
        </w:rPr>
        <w:t>)</w:t>
      </w:r>
    </w:p>
    <w:p w14:paraId="3094CC04" w14:textId="784CA637" w:rsidR="00F24402" w:rsidRPr="0093394F" w:rsidRDefault="0057322F" w:rsidP="00264FBD">
      <w:pPr>
        <w:pStyle w:val="ListParagraph"/>
        <w:overflowPunct w:val="0"/>
        <w:autoSpaceDE w:val="0"/>
        <w:autoSpaceDN w:val="0"/>
        <w:adjustRightInd w:val="0"/>
        <w:spacing w:after="180"/>
        <w:ind w:left="1656"/>
        <w:textAlignment w:val="baseline"/>
        <w:rPr>
          <w:bCs/>
          <w:lang w:eastAsia="ko-KR"/>
        </w:rPr>
      </w:pPr>
      <w:r w:rsidRPr="0057322F">
        <w:rPr>
          <w:bCs/>
          <w:noProof/>
          <w:lang w:eastAsia="ko-KR"/>
        </w:rPr>
        <w:drawing>
          <wp:inline distT="0" distB="0" distL="0" distR="0" wp14:anchorId="2F917688" wp14:editId="7D346E6A">
            <wp:extent cx="1171575" cy="818047"/>
            <wp:effectExtent l="0" t="0" r="0" b="1270"/>
            <wp:docPr id="5274403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4033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6801" cy="82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7910C" w14:textId="264D59CC" w:rsidR="00086F9C" w:rsidRPr="00086F9C" w:rsidRDefault="00086F9C" w:rsidP="00264FBD">
      <w:pPr>
        <w:overflowPunct w:val="0"/>
        <w:autoSpaceDE w:val="0"/>
        <w:autoSpaceDN w:val="0"/>
        <w:adjustRightInd w:val="0"/>
        <w:spacing w:after="180"/>
        <w:ind w:left="720"/>
        <w:textAlignment w:val="baseline"/>
        <w:rPr>
          <w:bCs/>
        </w:rPr>
      </w:pPr>
      <w:r>
        <w:rPr>
          <w:rFonts w:hint="eastAsia"/>
          <w:bCs/>
        </w:rPr>
        <w:t xml:space="preserve">Note: </w:t>
      </w:r>
      <w:r w:rsidR="00D54100">
        <w:rPr>
          <w:rFonts w:hint="eastAsia"/>
          <w:bCs/>
        </w:rPr>
        <w:t xml:space="preserve">All beams pointing to same direction. </w:t>
      </w:r>
      <w:r w:rsidR="00DF449C">
        <w:rPr>
          <w:rFonts w:hint="eastAsia"/>
          <w:bCs/>
        </w:rPr>
        <w:t xml:space="preserve"> </w:t>
      </w:r>
    </w:p>
    <w:p w14:paraId="42E5D08E" w14:textId="0931CF15" w:rsidR="008D77BF" w:rsidRPr="00086425" w:rsidRDefault="00EC26B6" w:rsidP="00264FBD">
      <w:pPr>
        <w:pStyle w:val="Heading4"/>
        <w:rPr>
          <w:bCs/>
          <w:lang w:eastAsia="ko-KR"/>
        </w:rPr>
      </w:pPr>
      <w:r>
        <w:rPr>
          <w:rFonts w:hint="eastAsia"/>
        </w:rPr>
        <w:t xml:space="preserve">Full connected </w:t>
      </w:r>
      <w:r w:rsidR="0049637F">
        <w:rPr>
          <w:rFonts w:hint="eastAsia"/>
        </w:rPr>
        <w:t>(FC)</w:t>
      </w:r>
    </w:p>
    <w:p w14:paraId="00CC8393" w14:textId="6EF115BC" w:rsidR="00FF0F9B" w:rsidRPr="00ED7B9F" w:rsidRDefault="008D77BF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lang w:eastAsia="ko-KR"/>
        </w:rPr>
      </w:pPr>
      <w:r w:rsidRPr="00FF0F9B">
        <w:rPr>
          <w:bCs/>
          <w:lang w:eastAsia="ko-KR"/>
        </w:rPr>
        <w:t>(</w:t>
      </w:r>
      <w:proofErr w:type="gramStart"/>
      <w:r w:rsidRPr="00FF0F9B">
        <w:rPr>
          <w:bCs/>
          <w:lang w:eastAsia="ko-KR"/>
        </w:rPr>
        <w:t>M,N</w:t>
      </w:r>
      <w:proofErr w:type="gramEnd"/>
      <w:r w:rsidRPr="00FF0F9B">
        <w:rPr>
          <w:bCs/>
          <w:lang w:eastAsia="ko-KR"/>
        </w:rPr>
        <w:t>,P) = (8,8,2) for 8Tx</w:t>
      </w:r>
      <w:r w:rsidR="00AF2C31">
        <w:rPr>
          <w:rFonts w:eastAsiaTheme="minorEastAsia" w:hint="eastAsia"/>
          <w:bCs/>
          <w:lang w:eastAsia="zh-CN"/>
        </w:rPr>
        <w:t xml:space="preserve"> and 4Tx</w:t>
      </w:r>
      <w:r w:rsidRPr="00FF0F9B">
        <w:rPr>
          <w:bCs/>
          <w:lang w:eastAsia="ko-KR"/>
        </w:rPr>
        <w:t xml:space="preserve"> CSI-RS Ports</w:t>
      </w:r>
      <w:r w:rsidR="000E2C0C">
        <w:rPr>
          <w:rFonts w:eastAsiaTheme="minorEastAsia" w:hint="eastAsia"/>
          <w:bCs/>
          <w:lang w:eastAsia="zh-CN"/>
        </w:rPr>
        <w:t xml:space="preserve"> (128</w:t>
      </w:r>
      <w:r w:rsidR="001D0CC5">
        <w:rPr>
          <w:rFonts w:eastAsiaTheme="minorEastAsia" w:hint="eastAsia"/>
          <w:bCs/>
          <w:lang w:eastAsia="zh-CN"/>
        </w:rPr>
        <w:t xml:space="preserve"> AE)</w:t>
      </w:r>
    </w:p>
    <w:p w14:paraId="10880520" w14:textId="278954DD" w:rsidR="00C85192" w:rsidRPr="00264FBD" w:rsidRDefault="00187342" w:rsidP="00264FBD">
      <w:pPr>
        <w:pStyle w:val="ListParagraph"/>
        <w:overflowPunct w:val="0"/>
        <w:autoSpaceDE w:val="0"/>
        <w:autoSpaceDN w:val="0"/>
        <w:adjustRightInd w:val="0"/>
        <w:spacing w:after="180"/>
        <w:ind w:left="1656"/>
        <w:textAlignment w:val="baseline"/>
        <w:rPr>
          <w:bCs/>
          <w:lang w:eastAsia="ko-KR"/>
        </w:rPr>
      </w:pPr>
      <w:r w:rsidRPr="00187342">
        <w:rPr>
          <w:bCs/>
          <w:noProof/>
          <w:lang w:eastAsia="ko-KR"/>
        </w:rPr>
        <w:lastRenderedPageBreak/>
        <w:drawing>
          <wp:inline distT="0" distB="0" distL="0" distR="0" wp14:anchorId="5A89639F" wp14:editId="0625B2E0">
            <wp:extent cx="892085" cy="904875"/>
            <wp:effectExtent l="0" t="0" r="3810" b="0"/>
            <wp:docPr id="2804795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47953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0704" cy="91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1E44F" w14:textId="25C07D4A" w:rsidR="006A5C1C" w:rsidRPr="00264FBD" w:rsidRDefault="006A5C1C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bCs/>
          <w:lang w:eastAsia="ko-KR"/>
        </w:rPr>
      </w:pPr>
      <w:r w:rsidRPr="006A5C1C">
        <w:rPr>
          <w:bCs/>
          <w:lang w:eastAsia="ko-KR"/>
        </w:rPr>
        <w:t>(</w:t>
      </w:r>
      <w:proofErr w:type="gramStart"/>
      <w:r w:rsidRPr="006A5C1C">
        <w:rPr>
          <w:bCs/>
          <w:lang w:eastAsia="ko-KR"/>
        </w:rPr>
        <w:t>M,N</w:t>
      </w:r>
      <w:proofErr w:type="gramEnd"/>
      <w:r w:rsidRPr="006A5C1C">
        <w:rPr>
          <w:bCs/>
          <w:lang w:eastAsia="ko-KR"/>
        </w:rPr>
        <w:t>,P) = (8,</w:t>
      </w:r>
      <w:r>
        <w:rPr>
          <w:rFonts w:eastAsiaTheme="minorEastAsia" w:hint="eastAsia"/>
          <w:bCs/>
          <w:lang w:eastAsia="zh-CN"/>
        </w:rPr>
        <w:t>4</w:t>
      </w:r>
      <w:r w:rsidRPr="006A5C1C">
        <w:rPr>
          <w:bCs/>
          <w:lang w:eastAsia="ko-KR"/>
        </w:rPr>
        <w:t>,2) for 8Tx</w:t>
      </w:r>
      <w:r w:rsidRPr="006A5C1C">
        <w:rPr>
          <w:rFonts w:eastAsiaTheme="minorEastAsia" w:hint="eastAsia"/>
          <w:bCs/>
          <w:lang w:eastAsia="zh-CN"/>
        </w:rPr>
        <w:t xml:space="preserve"> and 4Tx</w:t>
      </w:r>
      <w:r w:rsidRPr="006A5C1C">
        <w:rPr>
          <w:bCs/>
          <w:lang w:eastAsia="ko-KR"/>
        </w:rPr>
        <w:t xml:space="preserve"> CSI-RS Ports</w:t>
      </w:r>
      <w:r w:rsidRPr="006A5C1C">
        <w:rPr>
          <w:rFonts w:eastAsiaTheme="minorEastAsia" w:hint="eastAsia"/>
          <w:bCs/>
          <w:lang w:eastAsia="zh-CN"/>
        </w:rPr>
        <w:t xml:space="preserve"> (</w:t>
      </w:r>
      <w:r>
        <w:rPr>
          <w:rFonts w:eastAsiaTheme="minorEastAsia" w:hint="eastAsia"/>
          <w:bCs/>
          <w:lang w:eastAsia="zh-CN"/>
        </w:rPr>
        <w:t>64</w:t>
      </w:r>
      <w:r w:rsidRPr="006A5C1C">
        <w:rPr>
          <w:rFonts w:eastAsiaTheme="minorEastAsia" w:hint="eastAsia"/>
          <w:bCs/>
          <w:lang w:eastAsia="zh-CN"/>
        </w:rPr>
        <w:t xml:space="preserve"> AE)</w:t>
      </w:r>
    </w:p>
    <w:p w14:paraId="7EDECFF6" w14:textId="14732BE5" w:rsidR="00187342" w:rsidRDefault="002131C2" w:rsidP="00187342">
      <w:pPr>
        <w:pStyle w:val="ListParagraph"/>
        <w:overflowPunct w:val="0"/>
        <w:autoSpaceDE w:val="0"/>
        <w:autoSpaceDN w:val="0"/>
        <w:adjustRightInd w:val="0"/>
        <w:spacing w:after="180"/>
        <w:ind w:left="1656"/>
        <w:textAlignment w:val="baseline"/>
        <w:rPr>
          <w:rFonts w:eastAsiaTheme="minorEastAsia"/>
          <w:bCs/>
          <w:lang w:eastAsia="zh-CN"/>
        </w:rPr>
      </w:pPr>
      <w:r w:rsidRPr="002131C2">
        <w:rPr>
          <w:bCs/>
          <w:noProof/>
          <w:lang w:eastAsia="ko-KR"/>
        </w:rPr>
        <w:drawing>
          <wp:inline distT="0" distB="0" distL="0" distR="0" wp14:anchorId="2167BCB2" wp14:editId="2818FA17">
            <wp:extent cx="757237" cy="1139799"/>
            <wp:effectExtent l="0" t="0" r="5080" b="3810"/>
            <wp:docPr id="20756195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61952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2024" cy="114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C72C2" w14:textId="2BB61703" w:rsidR="00EC5B88" w:rsidRDefault="00EC5B88" w:rsidP="00B954D9">
      <w:pPr>
        <w:pStyle w:val="ListParagraph"/>
        <w:numPr>
          <w:ilvl w:val="0"/>
          <w:numId w:val="51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eastAsiaTheme="minorEastAsia"/>
          <w:bCs/>
          <w:lang w:eastAsia="zh-CN"/>
        </w:rPr>
      </w:pPr>
      <w:r w:rsidRPr="00EC5B88">
        <w:rPr>
          <w:rFonts w:eastAsiaTheme="minorEastAsia" w:hint="eastAsia"/>
          <w:bCs/>
          <w:lang w:eastAsia="zh-CN"/>
        </w:rPr>
        <w:t xml:space="preserve">New options: </w:t>
      </w:r>
      <w:r w:rsidRPr="00EC5B88">
        <w:rPr>
          <w:bCs/>
          <w:lang w:eastAsia="ko-KR"/>
        </w:rPr>
        <w:t>(</w:t>
      </w:r>
      <w:proofErr w:type="gramStart"/>
      <w:r w:rsidRPr="00EC5B88">
        <w:rPr>
          <w:bCs/>
          <w:lang w:eastAsia="ko-KR"/>
        </w:rPr>
        <w:t>M,N</w:t>
      </w:r>
      <w:proofErr w:type="gramEnd"/>
      <w:r w:rsidRPr="00EC5B88">
        <w:rPr>
          <w:bCs/>
          <w:lang w:eastAsia="ko-KR"/>
        </w:rPr>
        <w:t>,P) = (</w:t>
      </w:r>
      <w:r>
        <w:rPr>
          <w:rFonts w:eastAsiaTheme="minorEastAsia" w:hint="eastAsia"/>
          <w:bCs/>
          <w:lang w:eastAsia="zh-CN"/>
        </w:rPr>
        <w:t>4</w:t>
      </w:r>
      <w:r w:rsidRPr="00EC5B88">
        <w:rPr>
          <w:bCs/>
          <w:lang w:eastAsia="ko-KR"/>
        </w:rPr>
        <w:t>,</w:t>
      </w:r>
      <w:r>
        <w:rPr>
          <w:rFonts w:eastAsiaTheme="minorEastAsia" w:hint="eastAsia"/>
          <w:bCs/>
          <w:lang w:eastAsia="zh-CN"/>
        </w:rPr>
        <w:t>8</w:t>
      </w:r>
      <w:r w:rsidRPr="00EC5B88">
        <w:rPr>
          <w:bCs/>
          <w:lang w:eastAsia="ko-KR"/>
        </w:rPr>
        <w:t>,2) for 8Tx</w:t>
      </w:r>
      <w:r w:rsidRPr="00EC5B88">
        <w:rPr>
          <w:rFonts w:eastAsiaTheme="minorEastAsia" w:hint="eastAsia"/>
          <w:bCs/>
          <w:lang w:eastAsia="zh-CN"/>
        </w:rPr>
        <w:t xml:space="preserve"> and 4Tx</w:t>
      </w:r>
      <w:r w:rsidRPr="00EC5B88">
        <w:rPr>
          <w:bCs/>
          <w:lang w:eastAsia="ko-KR"/>
        </w:rPr>
        <w:t xml:space="preserve"> CSI-RS Ports</w:t>
      </w:r>
      <w:r w:rsidRPr="00EC5B88">
        <w:rPr>
          <w:rFonts w:eastAsiaTheme="minorEastAsia" w:hint="eastAsia"/>
          <w:bCs/>
          <w:lang w:eastAsia="zh-CN"/>
        </w:rPr>
        <w:t xml:space="preserve"> (64 AE)</w:t>
      </w:r>
    </w:p>
    <w:p w14:paraId="0F530F90" w14:textId="77777777" w:rsidR="00EC5B88" w:rsidRPr="00264FBD" w:rsidRDefault="00EC5B88" w:rsidP="00264FBD">
      <w:pPr>
        <w:pStyle w:val="ListParagraph"/>
        <w:overflowPunct w:val="0"/>
        <w:autoSpaceDE w:val="0"/>
        <w:autoSpaceDN w:val="0"/>
        <w:adjustRightInd w:val="0"/>
        <w:spacing w:after="180"/>
        <w:ind w:left="1080"/>
        <w:textAlignment w:val="baseline"/>
        <w:rPr>
          <w:rFonts w:eastAsiaTheme="minorEastAsia"/>
          <w:bCs/>
          <w:lang w:eastAsia="zh-CN"/>
        </w:rPr>
      </w:pPr>
    </w:p>
    <w:p w14:paraId="668F299B" w14:textId="50027507" w:rsidR="008D77BF" w:rsidRPr="00086425" w:rsidRDefault="00391C81" w:rsidP="00264FBD">
      <w:pPr>
        <w:pStyle w:val="Heading4"/>
        <w:rPr>
          <w:bCs/>
          <w:lang w:eastAsia="ko-KR"/>
        </w:rPr>
      </w:pPr>
      <w:r>
        <w:rPr>
          <w:rFonts w:hint="eastAsia"/>
        </w:rPr>
        <w:t>No</w:t>
      </w:r>
      <w:r w:rsidR="008D77BF" w:rsidRPr="00086425">
        <w:rPr>
          <w:bCs/>
          <w:lang w:eastAsia="ko-KR"/>
        </w:rPr>
        <w:t xml:space="preserve"> AAV</w:t>
      </w:r>
      <w:r w:rsidR="003E5E47">
        <w:rPr>
          <w:rFonts w:hint="eastAsia"/>
        </w:rPr>
        <w:t xml:space="preserve"> no subarray</w:t>
      </w:r>
      <w:r w:rsidR="008D77BF" w:rsidRPr="00086425">
        <w:rPr>
          <w:bCs/>
          <w:lang w:eastAsia="ko-KR"/>
        </w:rPr>
        <w:t>:</w:t>
      </w:r>
    </w:p>
    <w:p w14:paraId="1D3C1480" w14:textId="3E05533D" w:rsidR="008D77BF" w:rsidRPr="00B63982" w:rsidRDefault="008D77BF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bCs/>
          <w:lang w:eastAsia="ko-KR"/>
        </w:rPr>
      </w:pPr>
      <w:r w:rsidRPr="00086425">
        <w:rPr>
          <w:bCs/>
          <w:lang w:eastAsia="ko-KR"/>
        </w:rPr>
        <w:t>(</w:t>
      </w:r>
      <w:proofErr w:type="spellStart"/>
      <w:proofErr w:type="gramStart"/>
      <w:r w:rsidRPr="00086425">
        <w:rPr>
          <w:bCs/>
          <w:lang w:eastAsia="ko-KR"/>
        </w:rPr>
        <w:t>M,N</w:t>
      </w:r>
      <w:proofErr w:type="gramEnd"/>
      <w:r w:rsidRPr="00086425">
        <w:rPr>
          <w:bCs/>
          <w:lang w:eastAsia="ko-KR"/>
        </w:rPr>
        <w:t>,P,M</w:t>
      </w:r>
      <w:r w:rsidRPr="00086425">
        <w:rPr>
          <w:bCs/>
          <w:vertAlign w:val="subscript"/>
          <w:lang w:eastAsia="ko-KR"/>
        </w:rPr>
        <w:t>s</w:t>
      </w:r>
      <w:r w:rsidRPr="00086425">
        <w:rPr>
          <w:bCs/>
          <w:lang w:eastAsia="ko-KR"/>
        </w:rPr>
        <w:t>,N</w:t>
      </w:r>
      <w:r w:rsidRPr="00086425">
        <w:rPr>
          <w:bCs/>
          <w:vertAlign w:val="subscript"/>
          <w:lang w:eastAsia="ko-KR"/>
        </w:rPr>
        <w:t>s</w:t>
      </w:r>
      <w:proofErr w:type="spellEnd"/>
      <w:r w:rsidRPr="00086425">
        <w:rPr>
          <w:bCs/>
          <w:lang w:eastAsia="ko-KR"/>
        </w:rPr>
        <w:t>) = (1,4,2,1,1) for 8Tx</w:t>
      </w:r>
      <w:r w:rsidR="00EB01AE">
        <w:rPr>
          <w:rFonts w:eastAsiaTheme="minorEastAsia" w:hint="eastAsia"/>
          <w:bCs/>
          <w:lang w:eastAsia="zh-CN"/>
        </w:rPr>
        <w:t xml:space="preserve"> </w:t>
      </w:r>
      <w:r w:rsidRPr="00086425">
        <w:rPr>
          <w:bCs/>
          <w:lang w:eastAsia="ko-KR"/>
        </w:rPr>
        <w:t>CSI-RS Ports</w:t>
      </w:r>
    </w:p>
    <w:p w14:paraId="45020DDA" w14:textId="3A5BDA57" w:rsidR="00B63982" w:rsidRPr="00B7188F" w:rsidRDefault="00B63982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bCs/>
          <w:lang w:eastAsia="ko-KR"/>
        </w:rPr>
      </w:pPr>
      <w:r w:rsidRPr="00086425">
        <w:rPr>
          <w:bCs/>
          <w:lang w:eastAsia="ko-KR"/>
        </w:rPr>
        <w:t>(</w:t>
      </w:r>
      <w:proofErr w:type="spellStart"/>
      <w:proofErr w:type="gramStart"/>
      <w:r w:rsidRPr="00086425">
        <w:rPr>
          <w:bCs/>
          <w:lang w:eastAsia="ko-KR"/>
        </w:rPr>
        <w:t>M,N</w:t>
      </w:r>
      <w:proofErr w:type="gramEnd"/>
      <w:r w:rsidRPr="00086425">
        <w:rPr>
          <w:bCs/>
          <w:lang w:eastAsia="ko-KR"/>
        </w:rPr>
        <w:t>,P,M</w:t>
      </w:r>
      <w:r w:rsidRPr="00086425">
        <w:rPr>
          <w:bCs/>
          <w:vertAlign w:val="subscript"/>
          <w:lang w:eastAsia="ko-KR"/>
        </w:rPr>
        <w:t>s</w:t>
      </w:r>
      <w:r w:rsidRPr="00086425">
        <w:rPr>
          <w:bCs/>
          <w:lang w:eastAsia="ko-KR"/>
        </w:rPr>
        <w:t>,N</w:t>
      </w:r>
      <w:r w:rsidRPr="00086425">
        <w:rPr>
          <w:bCs/>
          <w:vertAlign w:val="subscript"/>
          <w:lang w:eastAsia="ko-KR"/>
        </w:rPr>
        <w:t>s</w:t>
      </w:r>
      <w:proofErr w:type="spellEnd"/>
      <w:r w:rsidRPr="00086425">
        <w:rPr>
          <w:bCs/>
          <w:lang w:eastAsia="ko-KR"/>
        </w:rPr>
        <w:t>) = (1,</w:t>
      </w:r>
      <w:r>
        <w:rPr>
          <w:rFonts w:eastAsiaTheme="minorEastAsia" w:hint="eastAsia"/>
          <w:bCs/>
          <w:lang w:eastAsia="zh-CN"/>
        </w:rPr>
        <w:t>2</w:t>
      </w:r>
      <w:r w:rsidRPr="00086425">
        <w:rPr>
          <w:bCs/>
          <w:lang w:eastAsia="ko-KR"/>
        </w:rPr>
        <w:t xml:space="preserve">,2,1,1) for </w:t>
      </w:r>
      <w:r>
        <w:rPr>
          <w:rFonts w:eastAsiaTheme="minorEastAsia" w:hint="eastAsia"/>
          <w:bCs/>
          <w:lang w:eastAsia="zh-CN"/>
        </w:rPr>
        <w:t>4</w:t>
      </w:r>
      <w:r w:rsidRPr="00086425">
        <w:rPr>
          <w:bCs/>
          <w:lang w:eastAsia="ko-KR"/>
        </w:rPr>
        <w:t>Tx</w:t>
      </w:r>
      <w:r>
        <w:rPr>
          <w:rFonts w:eastAsiaTheme="minorEastAsia" w:hint="eastAsia"/>
          <w:bCs/>
          <w:lang w:eastAsia="zh-CN"/>
        </w:rPr>
        <w:t xml:space="preserve"> </w:t>
      </w:r>
      <w:r w:rsidRPr="00086425">
        <w:rPr>
          <w:bCs/>
          <w:lang w:eastAsia="ko-KR"/>
        </w:rPr>
        <w:t>CSI-RS Ports</w:t>
      </w:r>
    </w:p>
    <w:p w14:paraId="487AA243" w14:textId="0A705D69" w:rsidR="00B7188F" w:rsidRPr="00264FBD" w:rsidRDefault="00B7188F" w:rsidP="00264FBD">
      <w:pPr>
        <w:pStyle w:val="Heading4"/>
        <w:rPr>
          <w:lang w:eastAsia="ko-KR"/>
        </w:rPr>
      </w:pPr>
      <w:r w:rsidRPr="00264FBD">
        <w:t xml:space="preserve">Full connected with AAV </w:t>
      </w:r>
      <w:r w:rsidRPr="00264FBD">
        <w:rPr>
          <w:lang w:eastAsia="ko-KR"/>
        </w:rPr>
        <w:t>with subarray</w:t>
      </w:r>
      <w:r w:rsidRPr="00264FBD">
        <w:t xml:space="preserve"> (</w:t>
      </w:r>
      <w:r w:rsidR="0075704B" w:rsidRPr="00264FBD">
        <w:t>FC + AAV</w:t>
      </w:r>
      <w:r w:rsidRPr="00264FBD">
        <w:t>)</w:t>
      </w:r>
    </w:p>
    <w:p w14:paraId="23AFCF90" w14:textId="49DEE3D0" w:rsidR="00B7188F" w:rsidRPr="00264FBD" w:rsidRDefault="00B7188F" w:rsidP="00264FBD">
      <w:pPr>
        <w:pStyle w:val="ListParagraph"/>
        <w:numPr>
          <w:ilvl w:val="0"/>
          <w:numId w:val="5"/>
        </w:numPr>
        <w:overflowPunct w:val="0"/>
        <w:autoSpaceDE w:val="0"/>
        <w:autoSpaceDN w:val="0"/>
        <w:adjustRightInd w:val="0"/>
        <w:spacing w:after="180"/>
        <w:textAlignment w:val="baseline"/>
        <w:rPr>
          <w:lang w:eastAsia="ko-KR"/>
        </w:rPr>
      </w:pPr>
      <w:r w:rsidRPr="00264FBD">
        <w:rPr>
          <w:lang w:eastAsia="ko-KR"/>
        </w:rPr>
        <w:t>(</w:t>
      </w:r>
      <w:proofErr w:type="spellStart"/>
      <w:proofErr w:type="gramStart"/>
      <w:r w:rsidRPr="00264FBD">
        <w:rPr>
          <w:lang w:eastAsia="ko-KR"/>
        </w:rPr>
        <w:t>M,N</w:t>
      </w:r>
      <w:proofErr w:type="gramEnd"/>
      <w:r w:rsidRPr="00264FBD">
        <w:rPr>
          <w:lang w:eastAsia="ko-KR"/>
        </w:rPr>
        <w:t>,P</w:t>
      </w:r>
      <w:r w:rsidRPr="00264FBD">
        <w:rPr>
          <w:rFonts w:eastAsiaTheme="minorEastAsia"/>
          <w:lang w:eastAsia="zh-CN"/>
        </w:rPr>
        <w:t>,</w:t>
      </w:r>
      <w:r w:rsidRPr="00264FBD">
        <w:rPr>
          <w:lang w:eastAsia="ko-KR"/>
        </w:rPr>
        <w:t>M</w:t>
      </w:r>
      <w:r w:rsidRPr="00264FBD">
        <w:rPr>
          <w:vertAlign w:val="subscript"/>
          <w:lang w:eastAsia="ko-KR"/>
        </w:rPr>
        <w:t>s</w:t>
      </w:r>
      <w:r w:rsidRPr="00264FBD">
        <w:rPr>
          <w:lang w:eastAsia="ko-KR"/>
        </w:rPr>
        <w:t>,N</w:t>
      </w:r>
      <w:r w:rsidRPr="00264FBD">
        <w:rPr>
          <w:vertAlign w:val="subscript"/>
          <w:lang w:eastAsia="ko-KR"/>
        </w:rPr>
        <w:t>s</w:t>
      </w:r>
      <w:proofErr w:type="spellEnd"/>
      <w:r w:rsidRPr="00264FBD">
        <w:rPr>
          <w:lang w:eastAsia="ko-KR"/>
        </w:rPr>
        <w:t>) = (</w:t>
      </w:r>
      <w:r w:rsidR="009C25E4">
        <w:rPr>
          <w:rFonts w:eastAsiaTheme="minorEastAsia" w:hint="eastAsia"/>
          <w:lang w:eastAsia="zh-CN"/>
        </w:rPr>
        <w:t>8</w:t>
      </w:r>
      <w:r w:rsidRPr="00264FBD">
        <w:rPr>
          <w:lang w:eastAsia="ko-KR"/>
        </w:rPr>
        <w:t>,8,2</w:t>
      </w:r>
      <w:r w:rsidRPr="00264FBD">
        <w:rPr>
          <w:rFonts w:eastAsiaTheme="minorEastAsia"/>
          <w:lang w:eastAsia="zh-CN"/>
        </w:rPr>
        <w:t>,2,1</w:t>
      </w:r>
      <w:r w:rsidRPr="00264FBD">
        <w:rPr>
          <w:lang w:eastAsia="ko-KR"/>
        </w:rPr>
        <w:t xml:space="preserve">) for </w:t>
      </w:r>
      <w:r w:rsidR="00A11769">
        <w:rPr>
          <w:rFonts w:eastAsiaTheme="minorEastAsia" w:hint="eastAsia"/>
          <w:lang w:eastAsia="zh-CN"/>
        </w:rPr>
        <w:t xml:space="preserve">8Tx </w:t>
      </w:r>
      <w:r w:rsidR="005A31A2">
        <w:rPr>
          <w:rFonts w:eastAsiaTheme="minorEastAsia" w:hint="eastAsia"/>
          <w:lang w:eastAsia="zh-CN"/>
        </w:rPr>
        <w:t xml:space="preserve">CSI-RS ports </w:t>
      </w:r>
      <w:r w:rsidR="00F35448">
        <w:rPr>
          <w:rFonts w:eastAsiaTheme="minorEastAsia" w:hint="eastAsia"/>
          <w:lang w:eastAsia="zh-CN"/>
        </w:rPr>
        <w:t>(</w:t>
      </w:r>
      <w:r w:rsidR="00AB79B9">
        <w:rPr>
          <w:rFonts w:eastAsiaTheme="minorEastAsia" w:hint="eastAsia"/>
          <w:lang w:eastAsia="zh-CN"/>
        </w:rPr>
        <w:t xml:space="preserve">128 AE </w:t>
      </w:r>
      <w:r w:rsidRPr="00264FBD">
        <w:rPr>
          <w:rFonts w:eastAsiaTheme="minorEastAsia"/>
          <w:lang w:eastAsia="zh-CN"/>
        </w:rPr>
        <w:t>64TR M</w:t>
      </w:r>
      <w:r w:rsidR="00F26345">
        <w:rPr>
          <w:rFonts w:eastAsiaTheme="minorEastAsia" w:hint="eastAsia"/>
          <w:lang w:eastAsia="zh-CN"/>
        </w:rPr>
        <w:t>assive</w:t>
      </w:r>
      <w:r w:rsidRPr="00264FBD">
        <w:rPr>
          <w:rFonts w:eastAsiaTheme="minorEastAsia"/>
          <w:lang w:eastAsia="zh-CN"/>
        </w:rPr>
        <w:t>-MIMO)</w:t>
      </w:r>
      <w:r w:rsidR="00AB0844">
        <w:rPr>
          <w:rFonts w:eastAsiaTheme="minorEastAsia" w:hint="eastAsia"/>
          <w:lang w:eastAsia="zh-CN"/>
        </w:rPr>
        <w:t xml:space="preserve"> </w:t>
      </w:r>
    </w:p>
    <w:p w14:paraId="152062A0" w14:textId="7FCAE1E0" w:rsidR="00AC2731" w:rsidRPr="00264FBD" w:rsidRDefault="00C22B35" w:rsidP="00264FBD">
      <w:pPr>
        <w:pStyle w:val="ListParagraph"/>
        <w:ind w:left="1656"/>
        <w:rPr>
          <w:rFonts w:eastAsiaTheme="minorEastAsia"/>
          <w:lang w:eastAsia="zh-CN"/>
        </w:rPr>
      </w:pPr>
      <w:r w:rsidRPr="00C22B35">
        <w:rPr>
          <w:noProof/>
          <w:lang w:eastAsia="ko-KR"/>
        </w:rPr>
        <w:drawing>
          <wp:inline distT="0" distB="0" distL="0" distR="0" wp14:anchorId="6560A8D4" wp14:editId="2A46D04E">
            <wp:extent cx="1014413" cy="1023364"/>
            <wp:effectExtent l="0" t="0" r="0" b="5715"/>
            <wp:docPr id="4493667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36671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24168" cy="103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FF9B0" w14:textId="77777777" w:rsidR="00B7188F" w:rsidRPr="00F72B11" w:rsidRDefault="00B7188F" w:rsidP="00C22B35">
      <w:pPr>
        <w:pStyle w:val="ListParagraph"/>
        <w:rPr>
          <w:bCs/>
          <w:lang w:eastAsia="ko-KR"/>
        </w:rPr>
      </w:pPr>
    </w:p>
    <w:p w14:paraId="2A28863B" w14:textId="7B625422" w:rsidR="009234FA" w:rsidRDefault="009234FA" w:rsidP="00264FBD">
      <w:pPr>
        <w:pStyle w:val="Heading3"/>
        <w:rPr>
          <w:bCs/>
        </w:rPr>
      </w:pPr>
      <w:r w:rsidRPr="00ED7B9F">
        <w:rPr>
          <w:rFonts w:hint="eastAsia"/>
          <w:u w:val="single"/>
        </w:rPr>
        <w:t xml:space="preserve">Following </w:t>
      </w:r>
      <w:r w:rsidR="003650E1" w:rsidRPr="003650E1">
        <w:rPr>
          <w:rFonts w:hint="eastAsia"/>
          <w:b w:val="0"/>
          <w:u w:val="single"/>
        </w:rPr>
        <w:t>transmission methods are simulated for comparison</w:t>
      </w:r>
      <w:r w:rsidR="00B70015">
        <w:rPr>
          <w:rFonts w:hint="eastAsia"/>
          <w:bCs/>
        </w:rPr>
        <w:t>:</w:t>
      </w:r>
    </w:p>
    <w:p w14:paraId="118B590E" w14:textId="2FE38C64" w:rsidR="00555268" w:rsidRPr="008B5D52" w:rsidRDefault="00E36D92" w:rsidP="008B5D52">
      <w:pPr>
        <w:overflowPunct w:val="0"/>
        <w:autoSpaceDE w:val="0"/>
        <w:autoSpaceDN w:val="0"/>
        <w:adjustRightInd w:val="0"/>
        <w:spacing w:after="180"/>
        <w:textAlignment w:val="baseline"/>
        <w:rPr>
          <w:bCs/>
        </w:rPr>
      </w:pPr>
      <w:r w:rsidRPr="008B5D52">
        <w:rPr>
          <w:rFonts w:hint="eastAsia"/>
          <w:bCs/>
        </w:rPr>
        <w:t>Strongest</w:t>
      </w:r>
      <w:r w:rsidR="00172EF5" w:rsidRPr="008B5D52">
        <w:rPr>
          <w:rFonts w:hint="eastAsia"/>
          <w:bCs/>
        </w:rPr>
        <w:t xml:space="preserve"> beam directions</w:t>
      </w:r>
      <w:r w:rsidRPr="008B5D52">
        <w:rPr>
          <w:rFonts w:hint="eastAsia"/>
          <w:bCs/>
        </w:rPr>
        <w:t xml:space="preserve"> for CDL model (</w:t>
      </w:r>
      <w:r w:rsidR="008B5D52" w:rsidRPr="008B5D52">
        <w:rPr>
          <w:rFonts w:hint="eastAsia"/>
          <w:bCs/>
        </w:rPr>
        <w:t>based on</w:t>
      </w:r>
      <w:r w:rsidRPr="008B5D52">
        <w:rPr>
          <w:rFonts w:hint="eastAsia"/>
          <w:bCs/>
        </w:rPr>
        <w:t xml:space="preserve"> </w:t>
      </w:r>
      <w:r w:rsidR="00052132">
        <w:rPr>
          <w:rFonts w:hint="eastAsia"/>
          <w:bCs/>
        </w:rPr>
        <w:t>FR1 Uma CDLC</w:t>
      </w:r>
      <w:r w:rsidR="004C21E9" w:rsidRPr="008B5D52">
        <w:rPr>
          <w:rFonts w:hint="eastAsia"/>
          <w:bCs/>
        </w:rPr>
        <w:t xml:space="preserve"> FR1 </w:t>
      </w:r>
      <w:r w:rsidR="008B5D52" w:rsidRPr="008B5D52">
        <w:rPr>
          <w:rFonts w:hint="eastAsia"/>
          <w:bCs/>
        </w:rPr>
        <w:t>profile in 38.827)</w:t>
      </w:r>
      <w:r w:rsidR="000C491C" w:rsidRPr="008B5D52">
        <w:rPr>
          <w:rFonts w:hint="eastAsia"/>
          <w:bCs/>
        </w:rPr>
        <w:t xml:space="preserve">: </w:t>
      </w:r>
    </w:p>
    <w:p w14:paraId="6F1761D9" w14:textId="77777777" w:rsidR="00303989" w:rsidRDefault="00303989" w:rsidP="008B5D52">
      <w:pPr>
        <w:pStyle w:val="ListParagraph"/>
        <w:numPr>
          <w:ilvl w:val="0"/>
          <w:numId w:val="38"/>
        </w:numPr>
      </w:pPr>
      <w:r>
        <w:t>1</w:t>
      </w:r>
      <w:r w:rsidRPr="008B5D52">
        <w:rPr>
          <w:vertAlign w:val="superscript"/>
        </w:rPr>
        <w:t>st</w:t>
      </w:r>
      <w:r>
        <w:t xml:space="preserve"> strongest beam: </w:t>
      </w:r>
      <w:proofErr w:type="spellStart"/>
      <w:r>
        <w:t>AoD</w:t>
      </w:r>
      <w:proofErr w:type="spellEnd"/>
      <w:r>
        <w:t xml:space="preserve"> = -7.27</w:t>
      </w:r>
      <w:r w:rsidRPr="008B5D52">
        <w:rPr>
          <w:vertAlign w:val="superscript"/>
        </w:rPr>
        <w:t>o</w:t>
      </w:r>
      <w:r>
        <w:t xml:space="preserve">, </w:t>
      </w:r>
      <w:proofErr w:type="spellStart"/>
      <w:r>
        <w:t>ZoD</w:t>
      </w:r>
      <w:proofErr w:type="spellEnd"/>
      <w:r>
        <w:t xml:space="preserve"> = 100</w:t>
      </w:r>
      <w:r w:rsidRPr="008B5D52">
        <w:rPr>
          <w:vertAlign w:val="superscript"/>
        </w:rPr>
        <w:t>o</w:t>
      </w:r>
      <w:r>
        <w:t xml:space="preserve">. </w:t>
      </w:r>
    </w:p>
    <w:p w14:paraId="6F11B212" w14:textId="77777777" w:rsidR="00303989" w:rsidRDefault="00303989" w:rsidP="008B5D52">
      <w:pPr>
        <w:pStyle w:val="ListParagraph"/>
        <w:numPr>
          <w:ilvl w:val="0"/>
          <w:numId w:val="38"/>
        </w:numPr>
      </w:pPr>
      <w:r>
        <w:t>2</w:t>
      </w:r>
      <w:r w:rsidRPr="008B5D52">
        <w:rPr>
          <w:vertAlign w:val="superscript"/>
        </w:rPr>
        <w:t>nd</w:t>
      </w:r>
      <w:r>
        <w:t xml:space="preserve"> strongest beam: </w:t>
      </w:r>
      <w:proofErr w:type="spellStart"/>
      <w:r>
        <w:t>AoD</w:t>
      </w:r>
      <w:proofErr w:type="spellEnd"/>
      <w:r>
        <w:t xml:space="preserve"> = -21.82</w:t>
      </w:r>
      <w:r w:rsidRPr="008B5D52">
        <w:rPr>
          <w:vertAlign w:val="superscript"/>
        </w:rPr>
        <w:t>o</w:t>
      </w:r>
      <w:r>
        <w:t xml:space="preserve">, </w:t>
      </w:r>
      <w:proofErr w:type="spellStart"/>
      <w:r>
        <w:t>ZoD</w:t>
      </w:r>
      <w:proofErr w:type="spellEnd"/>
      <w:r>
        <w:t xml:space="preserve"> = 100</w:t>
      </w:r>
      <w:r w:rsidRPr="008B5D52">
        <w:rPr>
          <w:vertAlign w:val="superscript"/>
        </w:rPr>
        <w:t>o</w:t>
      </w:r>
      <w:r>
        <w:t>.</w:t>
      </w:r>
    </w:p>
    <w:p w14:paraId="14E960A4" w14:textId="77777777" w:rsidR="00303989" w:rsidRDefault="00303989" w:rsidP="008B5D52">
      <w:pPr>
        <w:pStyle w:val="ListParagraph"/>
        <w:numPr>
          <w:ilvl w:val="0"/>
          <w:numId w:val="38"/>
        </w:numPr>
      </w:pPr>
      <w:r>
        <w:t>3</w:t>
      </w:r>
      <w:r w:rsidRPr="008B5D52">
        <w:rPr>
          <w:vertAlign w:val="superscript"/>
        </w:rPr>
        <w:t>rd</w:t>
      </w:r>
      <w:r>
        <w:t xml:space="preserve"> strongest beam: </w:t>
      </w:r>
      <w:proofErr w:type="spellStart"/>
      <w:r>
        <w:t>AoD</w:t>
      </w:r>
      <w:proofErr w:type="spellEnd"/>
      <w:r>
        <w:t xml:space="preserve"> = -35.98</w:t>
      </w:r>
      <w:r w:rsidRPr="008B5D52">
        <w:rPr>
          <w:vertAlign w:val="superscript"/>
        </w:rPr>
        <w:t>o</w:t>
      </w:r>
      <w:r>
        <w:t xml:space="preserve">, </w:t>
      </w:r>
      <w:proofErr w:type="spellStart"/>
      <w:r>
        <w:t>ZoD</w:t>
      </w:r>
      <w:proofErr w:type="spellEnd"/>
      <w:r>
        <w:t xml:space="preserve"> = 100</w:t>
      </w:r>
      <w:r w:rsidRPr="008B5D52">
        <w:rPr>
          <w:vertAlign w:val="superscript"/>
        </w:rPr>
        <w:t>o</w:t>
      </w:r>
      <w:r>
        <w:t>.</w:t>
      </w:r>
    </w:p>
    <w:p w14:paraId="25D8E014" w14:textId="582D300B" w:rsidR="000C491C" w:rsidRPr="008B5D52" w:rsidRDefault="00303989" w:rsidP="008B5D52">
      <w:pPr>
        <w:pStyle w:val="ListParagraph"/>
        <w:numPr>
          <w:ilvl w:val="0"/>
          <w:numId w:val="38"/>
        </w:numPr>
        <w:overflowPunct w:val="0"/>
        <w:autoSpaceDE w:val="0"/>
        <w:autoSpaceDN w:val="0"/>
        <w:adjustRightInd w:val="0"/>
        <w:spacing w:after="180"/>
        <w:textAlignment w:val="baseline"/>
        <w:rPr>
          <w:bCs/>
        </w:rPr>
      </w:pPr>
      <w:r>
        <w:t>4</w:t>
      </w:r>
      <w:r w:rsidRPr="008B5D52">
        <w:rPr>
          <w:vertAlign w:val="superscript"/>
        </w:rPr>
        <w:t>th</w:t>
      </w:r>
      <w:r>
        <w:t xml:space="preserve"> strongest beam: </w:t>
      </w:r>
      <w:proofErr w:type="spellStart"/>
      <w:r>
        <w:t>AoD</w:t>
      </w:r>
      <w:proofErr w:type="spellEnd"/>
      <w:r>
        <w:t xml:space="preserve"> = -50.97</w:t>
      </w:r>
      <w:r w:rsidRPr="008B5D52">
        <w:rPr>
          <w:vertAlign w:val="superscript"/>
        </w:rPr>
        <w:t>o</w:t>
      </w:r>
      <w:r>
        <w:t xml:space="preserve">, </w:t>
      </w:r>
      <w:proofErr w:type="spellStart"/>
      <w:r>
        <w:t>ZoD</w:t>
      </w:r>
      <w:proofErr w:type="spellEnd"/>
      <w:r>
        <w:t xml:space="preserve"> = 100</w:t>
      </w:r>
      <w:r w:rsidRPr="008B5D52">
        <w:rPr>
          <w:vertAlign w:val="superscript"/>
        </w:rPr>
        <w:t>o</w:t>
      </w:r>
      <w:r>
        <w:t>.</w:t>
      </w:r>
    </w:p>
    <w:p w14:paraId="09047A8A" w14:textId="77777777" w:rsidR="004C34B1" w:rsidRDefault="004C34B1" w:rsidP="00A71C0B">
      <w:pPr>
        <w:overflowPunct w:val="0"/>
        <w:autoSpaceDE w:val="0"/>
        <w:autoSpaceDN w:val="0"/>
        <w:adjustRightInd w:val="0"/>
        <w:spacing w:after="180"/>
        <w:textAlignment w:val="baseline"/>
        <w:rPr>
          <w:bCs/>
        </w:rPr>
      </w:pPr>
      <w:r>
        <w:rPr>
          <w:rFonts w:hint="eastAsia"/>
          <w:bCs/>
        </w:rPr>
        <w:t xml:space="preserve">Transmit different layers by different beams: </w:t>
      </w:r>
    </w:p>
    <w:p w14:paraId="58E6338B" w14:textId="034FF7E8" w:rsidR="00555268" w:rsidRPr="00EB3181" w:rsidRDefault="004C34B1" w:rsidP="004C34B1">
      <w:pPr>
        <w:pStyle w:val="ListParagraph"/>
        <w:numPr>
          <w:ilvl w:val="0"/>
          <w:numId w:val="39"/>
        </w:numPr>
        <w:overflowPunct w:val="0"/>
        <w:autoSpaceDE w:val="0"/>
        <w:autoSpaceDN w:val="0"/>
        <w:adjustRightInd w:val="0"/>
        <w:spacing w:after="180"/>
        <w:textAlignment w:val="baseline"/>
        <w:rPr>
          <w:bCs/>
        </w:rPr>
      </w:pPr>
      <w:r>
        <w:rPr>
          <w:rFonts w:eastAsiaTheme="minorEastAsia" w:hint="eastAsia"/>
          <w:bCs/>
          <w:lang w:eastAsia="zh-CN"/>
        </w:rPr>
        <w:t xml:space="preserve">8 layers by </w:t>
      </w:r>
      <w:r w:rsidR="00EB3181">
        <w:rPr>
          <w:rFonts w:eastAsiaTheme="minorEastAsia" w:hint="eastAsia"/>
          <w:bCs/>
          <w:lang w:eastAsia="zh-CN"/>
        </w:rPr>
        <w:t>all 4 strongest beams above</w:t>
      </w:r>
    </w:p>
    <w:p w14:paraId="3FE3D8FB" w14:textId="4F05FEE8" w:rsidR="00EB3181" w:rsidRPr="004C34B1" w:rsidRDefault="00EB3181" w:rsidP="004C34B1">
      <w:pPr>
        <w:pStyle w:val="ListParagraph"/>
        <w:numPr>
          <w:ilvl w:val="0"/>
          <w:numId w:val="39"/>
        </w:numPr>
        <w:overflowPunct w:val="0"/>
        <w:autoSpaceDE w:val="0"/>
        <w:autoSpaceDN w:val="0"/>
        <w:adjustRightInd w:val="0"/>
        <w:spacing w:after="180"/>
        <w:textAlignment w:val="baseline"/>
        <w:rPr>
          <w:bCs/>
        </w:rPr>
      </w:pPr>
      <w:r>
        <w:rPr>
          <w:rFonts w:eastAsiaTheme="minorEastAsia" w:hint="eastAsia"/>
          <w:bCs/>
          <w:lang w:eastAsia="zh-CN"/>
        </w:rPr>
        <w:t>4 layers by 1</w:t>
      </w:r>
      <w:r w:rsidRPr="00EB3181">
        <w:rPr>
          <w:rFonts w:eastAsiaTheme="minorEastAsia" w:hint="eastAsia"/>
          <w:bCs/>
          <w:vertAlign w:val="superscript"/>
          <w:lang w:eastAsia="zh-CN"/>
        </w:rPr>
        <w:t>st</w:t>
      </w:r>
      <w:r>
        <w:rPr>
          <w:rFonts w:eastAsiaTheme="minorEastAsia" w:hint="eastAsia"/>
          <w:bCs/>
          <w:lang w:eastAsia="zh-CN"/>
        </w:rPr>
        <w:t xml:space="preserve"> and 2</w:t>
      </w:r>
      <w:r w:rsidRPr="00EB3181">
        <w:rPr>
          <w:rFonts w:eastAsiaTheme="minorEastAsia" w:hint="eastAsia"/>
          <w:bCs/>
          <w:vertAlign w:val="superscript"/>
          <w:lang w:eastAsia="zh-CN"/>
        </w:rPr>
        <w:t>nd</w:t>
      </w:r>
      <w:r>
        <w:rPr>
          <w:rFonts w:eastAsiaTheme="minorEastAsia" w:hint="eastAsia"/>
          <w:bCs/>
          <w:lang w:eastAsia="zh-CN"/>
        </w:rPr>
        <w:t xml:space="preserve"> strongest beams above</w:t>
      </w:r>
    </w:p>
    <w:p w14:paraId="047BB567" w14:textId="7D5E847B" w:rsidR="00A33D0D" w:rsidRPr="00EB3181" w:rsidRDefault="00A33D0D" w:rsidP="00EB3181">
      <w:pPr>
        <w:overflowPunct w:val="0"/>
        <w:autoSpaceDE w:val="0"/>
        <w:autoSpaceDN w:val="0"/>
        <w:adjustRightInd w:val="0"/>
        <w:spacing w:after="180"/>
        <w:textAlignment w:val="baseline"/>
        <w:rPr>
          <w:bCs/>
        </w:rPr>
      </w:pPr>
      <w:r w:rsidRPr="00EB3181">
        <w:rPr>
          <w:rFonts w:hint="eastAsia"/>
          <w:bCs/>
        </w:rPr>
        <w:t>Transmit 8 layers</w:t>
      </w:r>
      <w:r w:rsidR="00F26467">
        <w:rPr>
          <w:rFonts w:hint="eastAsia"/>
          <w:bCs/>
        </w:rPr>
        <w:t xml:space="preserve"> or 4 layers</w:t>
      </w:r>
      <w:r w:rsidRPr="00EB3181">
        <w:rPr>
          <w:rFonts w:hint="eastAsia"/>
          <w:bCs/>
        </w:rPr>
        <w:t xml:space="preserve"> by </w:t>
      </w:r>
      <w:r w:rsidR="007A3DD5" w:rsidRPr="00EB3181">
        <w:rPr>
          <w:rFonts w:hint="eastAsia"/>
          <w:bCs/>
        </w:rPr>
        <w:t>the 1</w:t>
      </w:r>
      <w:r w:rsidR="007A3DD5" w:rsidRPr="00EB3181">
        <w:rPr>
          <w:rFonts w:hint="eastAsia"/>
          <w:bCs/>
          <w:vertAlign w:val="superscript"/>
        </w:rPr>
        <w:t>st</w:t>
      </w:r>
      <w:r w:rsidR="007A3DD5" w:rsidRPr="00EB3181">
        <w:rPr>
          <w:rFonts w:hint="eastAsia"/>
          <w:bCs/>
        </w:rPr>
        <w:t xml:space="preserve"> strongest beam direction above. </w:t>
      </w:r>
    </w:p>
    <w:p w14:paraId="34D0CC26" w14:textId="1B66471F" w:rsidR="00F0722B" w:rsidRPr="001618A4" w:rsidRDefault="00303CB0" w:rsidP="00264FBD">
      <w:pPr>
        <w:pStyle w:val="Heading3"/>
        <w:rPr>
          <w:bCs/>
          <w:u w:val="single"/>
        </w:rPr>
      </w:pPr>
      <w:r w:rsidRPr="00ED7B9F">
        <w:rPr>
          <w:rFonts w:hint="eastAsia"/>
          <w:u w:val="single"/>
        </w:rPr>
        <w:lastRenderedPageBreak/>
        <w:t>PMI h</w:t>
      </w:r>
      <w:r w:rsidR="00E10B61" w:rsidRPr="001618A4">
        <w:rPr>
          <w:rFonts w:hint="eastAsia"/>
          <w:b w:val="0"/>
          <w:bCs/>
          <w:u w:val="single"/>
        </w:rPr>
        <w:t xml:space="preserve">ypothesis for </w:t>
      </w:r>
      <w:r w:rsidR="001618A4" w:rsidRPr="001618A4">
        <w:rPr>
          <w:rFonts w:hint="eastAsia"/>
          <w:b w:val="0"/>
          <w:bCs/>
          <w:u w:val="single"/>
        </w:rPr>
        <w:t>PMI statistic histogram</w:t>
      </w:r>
    </w:p>
    <w:p w14:paraId="01F6FE92" w14:textId="6EA4D97E" w:rsidR="001618A4" w:rsidRPr="008059D4" w:rsidRDefault="0004079F" w:rsidP="68A8B659">
      <w:pPr>
        <w:overflowPunct w:val="0"/>
        <w:autoSpaceDE w:val="0"/>
        <w:autoSpaceDN w:val="0"/>
        <w:adjustRightInd w:val="0"/>
        <w:spacing w:after="180"/>
        <w:textAlignment w:val="baseline"/>
      </w:pPr>
      <w:r>
        <w:rPr>
          <w:rFonts w:hint="eastAsia"/>
        </w:rPr>
        <w:t>Precoding matrix index</w:t>
      </w:r>
      <w:r w:rsidR="008059D4" w:rsidRPr="008059D4"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 xml:space="preserve">i=0, 1, 2, …, 15,  where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1,1</m:t>
            </m:r>
          </m:sub>
        </m:sSub>
        <m:r>
          <w:rPr>
            <w:rFonts w:ascii="Cambria Math" w:hAnsi="Cambria Math"/>
          </w:rPr>
          <m:t>=mod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i, 8</m:t>
            </m:r>
          </m:e>
        </m:d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1,2</m:t>
            </m:r>
          </m:sub>
        </m:sSub>
        <m:r>
          <w:rPr>
            <w:rFonts w:ascii="Cambria Math" w:hAnsi="Cambria Math"/>
          </w:rPr>
          <m:t xml:space="preserve">=0 and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=floor(i/8)</m:t>
        </m:r>
      </m:oMath>
      <w:r w:rsidR="00295009">
        <w:rPr>
          <w:rFonts w:hint="eastAsia"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89"/>
        <w:gridCol w:w="541"/>
        <w:gridCol w:w="541"/>
        <w:gridCol w:w="540"/>
        <w:gridCol w:w="540"/>
        <w:gridCol w:w="540"/>
        <w:gridCol w:w="540"/>
        <w:gridCol w:w="540"/>
        <w:gridCol w:w="540"/>
        <w:gridCol w:w="471"/>
        <w:gridCol w:w="471"/>
        <w:gridCol w:w="471"/>
        <w:gridCol w:w="471"/>
        <w:gridCol w:w="471"/>
        <w:gridCol w:w="471"/>
        <w:gridCol w:w="471"/>
        <w:gridCol w:w="471"/>
      </w:tblGrid>
      <w:tr w:rsidR="007F19CD" w14:paraId="42A61FF0" w14:textId="77777777" w:rsidTr="00264FBD">
        <w:trPr>
          <w:jc w:val="center"/>
        </w:trPr>
        <w:tc>
          <w:tcPr>
            <w:tcW w:w="789" w:type="dxa"/>
          </w:tcPr>
          <w:p w14:paraId="3F9267C3" w14:textId="6786CE15" w:rsidR="007F19CD" w:rsidRDefault="007F19CD" w:rsidP="00264FBD">
            <w:pPr>
              <w:pStyle w:val="TAH"/>
            </w:pPr>
            <w:r>
              <w:rPr>
                <w:rFonts w:hint="eastAsia"/>
              </w:rPr>
              <w:t>PMID</w:t>
            </w:r>
          </w:p>
        </w:tc>
        <w:tc>
          <w:tcPr>
            <w:tcW w:w="541" w:type="dxa"/>
          </w:tcPr>
          <w:p w14:paraId="6EA38731" w14:textId="2C3845A9" w:rsidR="007F19CD" w:rsidRDefault="007F19CD" w:rsidP="00264FBD">
            <w:pPr>
              <w:pStyle w:val="TAH"/>
            </w:pPr>
            <w:r>
              <w:rPr>
                <w:rFonts w:hint="eastAsia"/>
              </w:rPr>
              <w:t>0</w:t>
            </w:r>
          </w:p>
        </w:tc>
        <w:tc>
          <w:tcPr>
            <w:tcW w:w="541" w:type="dxa"/>
          </w:tcPr>
          <w:p w14:paraId="12865D76" w14:textId="2A38ADE0" w:rsidR="007F19CD" w:rsidRDefault="007F19CD" w:rsidP="00264FBD">
            <w:pPr>
              <w:pStyle w:val="TAH"/>
            </w:pPr>
            <w:r>
              <w:rPr>
                <w:rFonts w:hint="eastAsia"/>
              </w:rPr>
              <w:t>1</w:t>
            </w:r>
          </w:p>
        </w:tc>
        <w:tc>
          <w:tcPr>
            <w:tcW w:w="540" w:type="dxa"/>
          </w:tcPr>
          <w:p w14:paraId="47BC38AE" w14:textId="73BB05BD" w:rsidR="007F19CD" w:rsidRDefault="007F19CD" w:rsidP="00264FBD">
            <w:pPr>
              <w:pStyle w:val="TAH"/>
            </w:pPr>
            <w:r>
              <w:rPr>
                <w:rFonts w:hint="eastAsia"/>
              </w:rPr>
              <w:t>2</w:t>
            </w:r>
          </w:p>
        </w:tc>
        <w:tc>
          <w:tcPr>
            <w:tcW w:w="540" w:type="dxa"/>
          </w:tcPr>
          <w:p w14:paraId="1AD749A0" w14:textId="41FE0CE3" w:rsidR="007F19CD" w:rsidRDefault="007F19CD" w:rsidP="00264FBD">
            <w:pPr>
              <w:pStyle w:val="TAH"/>
            </w:pPr>
            <w:r>
              <w:rPr>
                <w:rFonts w:hint="eastAsia"/>
              </w:rPr>
              <w:t>3</w:t>
            </w:r>
          </w:p>
        </w:tc>
        <w:tc>
          <w:tcPr>
            <w:tcW w:w="540" w:type="dxa"/>
          </w:tcPr>
          <w:p w14:paraId="50302D81" w14:textId="1915723B" w:rsidR="007F19CD" w:rsidRDefault="007F19CD" w:rsidP="00264FBD">
            <w:pPr>
              <w:pStyle w:val="TAH"/>
            </w:pPr>
            <w:r>
              <w:rPr>
                <w:rFonts w:hint="eastAsia"/>
              </w:rPr>
              <w:t>4</w:t>
            </w:r>
          </w:p>
        </w:tc>
        <w:tc>
          <w:tcPr>
            <w:tcW w:w="540" w:type="dxa"/>
          </w:tcPr>
          <w:p w14:paraId="634E9869" w14:textId="43142C80" w:rsidR="007F19CD" w:rsidRDefault="007F19CD" w:rsidP="00264FBD">
            <w:pPr>
              <w:pStyle w:val="TAH"/>
            </w:pPr>
            <w:r>
              <w:rPr>
                <w:rFonts w:hint="eastAsia"/>
              </w:rPr>
              <w:t>5</w:t>
            </w:r>
          </w:p>
        </w:tc>
        <w:tc>
          <w:tcPr>
            <w:tcW w:w="540" w:type="dxa"/>
          </w:tcPr>
          <w:p w14:paraId="5939D939" w14:textId="1FB4E9B4" w:rsidR="007F19CD" w:rsidRDefault="007F19CD" w:rsidP="00264FBD">
            <w:pPr>
              <w:pStyle w:val="TAH"/>
            </w:pPr>
            <w:r>
              <w:rPr>
                <w:rFonts w:hint="eastAsia"/>
              </w:rPr>
              <w:t>6</w:t>
            </w:r>
          </w:p>
        </w:tc>
        <w:tc>
          <w:tcPr>
            <w:tcW w:w="540" w:type="dxa"/>
          </w:tcPr>
          <w:p w14:paraId="1B4F3AD3" w14:textId="62A6D8EE" w:rsidR="007F19CD" w:rsidRDefault="007F19CD" w:rsidP="00264FBD">
            <w:pPr>
              <w:pStyle w:val="TAH"/>
            </w:pPr>
            <w:r>
              <w:rPr>
                <w:rFonts w:hint="eastAsia"/>
              </w:rPr>
              <w:t>7</w:t>
            </w:r>
          </w:p>
        </w:tc>
        <w:tc>
          <w:tcPr>
            <w:tcW w:w="471" w:type="dxa"/>
          </w:tcPr>
          <w:p w14:paraId="6122FFFD" w14:textId="046630A1" w:rsidR="007F19CD" w:rsidRDefault="007F19CD" w:rsidP="00264FBD">
            <w:pPr>
              <w:pStyle w:val="TAH"/>
            </w:pPr>
            <w:r>
              <w:rPr>
                <w:rFonts w:hint="eastAsia"/>
              </w:rPr>
              <w:t>8</w:t>
            </w:r>
          </w:p>
        </w:tc>
        <w:tc>
          <w:tcPr>
            <w:tcW w:w="471" w:type="dxa"/>
          </w:tcPr>
          <w:p w14:paraId="16C3664D" w14:textId="22EDD928" w:rsidR="007F19CD" w:rsidRDefault="007F19CD" w:rsidP="00264FBD">
            <w:pPr>
              <w:pStyle w:val="TAH"/>
            </w:pPr>
            <w:r>
              <w:rPr>
                <w:rFonts w:hint="eastAsia"/>
              </w:rPr>
              <w:t>9</w:t>
            </w:r>
          </w:p>
        </w:tc>
        <w:tc>
          <w:tcPr>
            <w:tcW w:w="471" w:type="dxa"/>
          </w:tcPr>
          <w:p w14:paraId="61386632" w14:textId="5882443F" w:rsidR="007F19CD" w:rsidRDefault="007F19CD" w:rsidP="00264FBD">
            <w:pPr>
              <w:pStyle w:val="TAH"/>
            </w:pPr>
            <w:r>
              <w:rPr>
                <w:rFonts w:hint="eastAsia"/>
              </w:rPr>
              <w:t>10</w:t>
            </w:r>
          </w:p>
        </w:tc>
        <w:tc>
          <w:tcPr>
            <w:tcW w:w="471" w:type="dxa"/>
          </w:tcPr>
          <w:p w14:paraId="4BB57E48" w14:textId="4077528A" w:rsidR="007F19CD" w:rsidRDefault="007F19CD" w:rsidP="00264FBD">
            <w:pPr>
              <w:pStyle w:val="TAH"/>
            </w:pPr>
            <w:r>
              <w:rPr>
                <w:rFonts w:hint="eastAsia"/>
              </w:rPr>
              <w:t>11</w:t>
            </w:r>
          </w:p>
        </w:tc>
        <w:tc>
          <w:tcPr>
            <w:tcW w:w="471" w:type="dxa"/>
          </w:tcPr>
          <w:p w14:paraId="0CBA5C23" w14:textId="39889DF3" w:rsidR="007F19CD" w:rsidRDefault="007F19CD" w:rsidP="00264FBD">
            <w:pPr>
              <w:pStyle w:val="TAH"/>
            </w:pPr>
            <w:r>
              <w:rPr>
                <w:rFonts w:hint="eastAsia"/>
              </w:rPr>
              <w:t>12</w:t>
            </w:r>
          </w:p>
        </w:tc>
        <w:tc>
          <w:tcPr>
            <w:tcW w:w="471" w:type="dxa"/>
          </w:tcPr>
          <w:p w14:paraId="646D653B" w14:textId="5ABABE63" w:rsidR="007F19CD" w:rsidRDefault="007F19CD" w:rsidP="00264FBD">
            <w:pPr>
              <w:pStyle w:val="TAH"/>
            </w:pPr>
            <w:r>
              <w:rPr>
                <w:rFonts w:hint="eastAsia"/>
              </w:rPr>
              <w:t>13</w:t>
            </w:r>
          </w:p>
        </w:tc>
        <w:tc>
          <w:tcPr>
            <w:tcW w:w="471" w:type="dxa"/>
          </w:tcPr>
          <w:p w14:paraId="53D18351" w14:textId="652E16AE" w:rsidR="007F19CD" w:rsidRDefault="007F19CD" w:rsidP="00264FBD">
            <w:pPr>
              <w:pStyle w:val="TAH"/>
            </w:pPr>
            <w:r>
              <w:rPr>
                <w:rFonts w:hint="eastAsia"/>
              </w:rPr>
              <w:t>14</w:t>
            </w:r>
          </w:p>
        </w:tc>
        <w:tc>
          <w:tcPr>
            <w:tcW w:w="471" w:type="dxa"/>
          </w:tcPr>
          <w:p w14:paraId="27A79012" w14:textId="2CF04FDF" w:rsidR="007F19CD" w:rsidRDefault="007F19CD" w:rsidP="00264FBD">
            <w:pPr>
              <w:pStyle w:val="TAH"/>
            </w:pPr>
            <w:r>
              <w:rPr>
                <w:rFonts w:hint="eastAsia"/>
              </w:rPr>
              <w:t>15</w:t>
            </w:r>
          </w:p>
        </w:tc>
      </w:tr>
      <w:tr w:rsidR="00045772" w14:paraId="618FD047" w14:textId="77777777" w:rsidTr="00264FBD">
        <w:trPr>
          <w:jc w:val="center"/>
        </w:trPr>
        <w:tc>
          <w:tcPr>
            <w:tcW w:w="789" w:type="dxa"/>
          </w:tcPr>
          <w:p w14:paraId="7A240EC7" w14:textId="1C23B89E" w:rsidR="00045772" w:rsidRDefault="00264FBD" w:rsidP="00045772">
            <w:pPr>
              <w:overflowPunct w:val="0"/>
              <w:autoSpaceDE w:val="0"/>
              <w:autoSpaceDN w:val="0"/>
              <w:adjustRightInd w:val="0"/>
              <w:spacing w:after="180"/>
              <w:textAlignment w:val="baseline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1,1</m:t>
                    </m:r>
                  </m:sub>
                </m:sSub>
              </m:oMath>
            </m:oMathPara>
          </w:p>
        </w:tc>
        <w:tc>
          <w:tcPr>
            <w:tcW w:w="541" w:type="dxa"/>
          </w:tcPr>
          <w:p w14:paraId="5457EB44" w14:textId="730622F1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1" w:type="dxa"/>
          </w:tcPr>
          <w:p w14:paraId="4BE97D06" w14:textId="4D777C40" w:rsidR="00045772" w:rsidRDefault="00045772" w:rsidP="00264FBD">
            <w:pPr>
              <w:pStyle w:val="TAC"/>
            </w:pPr>
            <w:r>
              <w:rPr>
                <w:rFonts w:hint="eastAsia"/>
              </w:rPr>
              <w:t>1</w:t>
            </w:r>
          </w:p>
        </w:tc>
        <w:tc>
          <w:tcPr>
            <w:tcW w:w="540" w:type="dxa"/>
          </w:tcPr>
          <w:p w14:paraId="576E298B" w14:textId="7BE67119" w:rsidR="00045772" w:rsidRDefault="00045772" w:rsidP="00264FBD">
            <w:pPr>
              <w:pStyle w:val="TAC"/>
            </w:pPr>
            <w:r>
              <w:rPr>
                <w:rFonts w:hint="eastAsia"/>
              </w:rPr>
              <w:t>2</w:t>
            </w:r>
          </w:p>
        </w:tc>
        <w:tc>
          <w:tcPr>
            <w:tcW w:w="540" w:type="dxa"/>
          </w:tcPr>
          <w:p w14:paraId="383C9595" w14:textId="528DC1B8" w:rsidR="00045772" w:rsidRDefault="00045772" w:rsidP="00264FBD">
            <w:pPr>
              <w:pStyle w:val="TAC"/>
            </w:pPr>
            <w:r>
              <w:rPr>
                <w:rFonts w:hint="eastAsia"/>
              </w:rPr>
              <w:t>3</w:t>
            </w:r>
          </w:p>
        </w:tc>
        <w:tc>
          <w:tcPr>
            <w:tcW w:w="540" w:type="dxa"/>
          </w:tcPr>
          <w:p w14:paraId="0743580A" w14:textId="234D9094" w:rsidR="00045772" w:rsidRDefault="00045772" w:rsidP="00264FBD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540" w:type="dxa"/>
          </w:tcPr>
          <w:p w14:paraId="3D95221E" w14:textId="71B04458" w:rsidR="00045772" w:rsidRDefault="00045772" w:rsidP="00264FBD">
            <w:pPr>
              <w:pStyle w:val="TAC"/>
            </w:pPr>
            <w:r>
              <w:rPr>
                <w:rFonts w:hint="eastAsia"/>
              </w:rPr>
              <w:t>5</w:t>
            </w:r>
          </w:p>
        </w:tc>
        <w:tc>
          <w:tcPr>
            <w:tcW w:w="540" w:type="dxa"/>
          </w:tcPr>
          <w:p w14:paraId="1D4AB25E" w14:textId="123AE838" w:rsidR="00045772" w:rsidRDefault="00045772" w:rsidP="00264FBD">
            <w:pPr>
              <w:pStyle w:val="TAC"/>
            </w:pPr>
            <w:r>
              <w:rPr>
                <w:rFonts w:hint="eastAsia"/>
              </w:rPr>
              <w:t>6</w:t>
            </w:r>
          </w:p>
        </w:tc>
        <w:tc>
          <w:tcPr>
            <w:tcW w:w="540" w:type="dxa"/>
          </w:tcPr>
          <w:p w14:paraId="55A96EFA" w14:textId="78EB76BF" w:rsidR="00045772" w:rsidRDefault="00045772" w:rsidP="00264FBD">
            <w:pPr>
              <w:pStyle w:val="TAC"/>
            </w:pPr>
            <w:r>
              <w:rPr>
                <w:rFonts w:hint="eastAsia"/>
              </w:rPr>
              <w:t>7</w:t>
            </w:r>
          </w:p>
        </w:tc>
        <w:tc>
          <w:tcPr>
            <w:tcW w:w="471" w:type="dxa"/>
          </w:tcPr>
          <w:p w14:paraId="041C998E" w14:textId="2B51D90D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583B8532" w14:textId="7E0094AC" w:rsidR="00045772" w:rsidRDefault="00045772" w:rsidP="00264FBD">
            <w:pPr>
              <w:pStyle w:val="TAC"/>
            </w:pPr>
            <w:r>
              <w:rPr>
                <w:rFonts w:hint="eastAsia"/>
              </w:rPr>
              <w:t>1</w:t>
            </w:r>
          </w:p>
        </w:tc>
        <w:tc>
          <w:tcPr>
            <w:tcW w:w="471" w:type="dxa"/>
          </w:tcPr>
          <w:p w14:paraId="7E71BA3C" w14:textId="7754793A" w:rsidR="00045772" w:rsidRDefault="00045772" w:rsidP="00264FBD">
            <w:pPr>
              <w:pStyle w:val="TAC"/>
            </w:pPr>
            <w:r>
              <w:rPr>
                <w:rFonts w:hint="eastAsia"/>
              </w:rPr>
              <w:t>2</w:t>
            </w:r>
          </w:p>
        </w:tc>
        <w:tc>
          <w:tcPr>
            <w:tcW w:w="471" w:type="dxa"/>
          </w:tcPr>
          <w:p w14:paraId="6C027F4A" w14:textId="7EBB91E3" w:rsidR="00045772" w:rsidRDefault="00045772" w:rsidP="00264FBD">
            <w:pPr>
              <w:pStyle w:val="TAC"/>
            </w:pPr>
            <w:r>
              <w:rPr>
                <w:rFonts w:hint="eastAsia"/>
              </w:rPr>
              <w:t>3</w:t>
            </w:r>
          </w:p>
        </w:tc>
        <w:tc>
          <w:tcPr>
            <w:tcW w:w="471" w:type="dxa"/>
          </w:tcPr>
          <w:p w14:paraId="36DA1E83" w14:textId="7CD8C05A" w:rsidR="00045772" w:rsidRDefault="00045772" w:rsidP="00264FBD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471" w:type="dxa"/>
          </w:tcPr>
          <w:p w14:paraId="68D15F54" w14:textId="22582586" w:rsidR="00045772" w:rsidRDefault="00045772" w:rsidP="00264FBD">
            <w:pPr>
              <w:pStyle w:val="TAC"/>
            </w:pPr>
            <w:r>
              <w:rPr>
                <w:rFonts w:hint="eastAsia"/>
              </w:rPr>
              <w:t>5</w:t>
            </w:r>
          </w:p>
        </w:tc>
        <w:tc>
          <w:tcPr>
            <w:tcW w:w="471" w:type="dxa"/>
          </w:tcPr>
          <w:p w14:paraId="43430E41" w14:textId="2AA43DA7" w:rsidR="00045772" w:rsidRDefault="00045772" w:rsidP="00264FBD">
            <w:pPr>
              <w:pStyle w:val="TAC"/>
            </w:pPr>
            <w:r>
              <w:rPr>
                <w:rFonts w:hint="eastAsia"/>
              </w:rPr>
              <w:t>6</w:t>
            </w:r>
          </w:p>
        </w:tc>
        <w:tc>
          <w:tcPr>
            <w:tcW w:w="471" w:type="dxa"/>
          </w:tcPr>
          <w:p w14:paraId="7E86AD4D" w14:textId="79DDFD71" w:rsidR="00045772" w:rsidRDefault="00045772" w:rsidP="00264FBD">
            <w:pPr>
              <w:pStyle w:val="TAC"/>
            </w:pPr>
            <w:r>
              <w:rPr>
                <w:rFonts w:hint="eastAsia"/>
              </w:rPr>
              <w:t>7</w:t>
            </w:r>
          </w:p>
        </w:tc>
      </w:tr>
      <w:tr w:rsidR="00045772" w14:paraId="6216AD07" w14:textId="77777777" w:rsidTr="00264FBD">
        <w:trPr>
          <w:jc w:val="center"/>
        </w:trPr>
        <w:tc>
          <w:tcPr>
            <w:tcW w:w="789" w:type="dxa"/>
          </w:tcPr>
          <w:p w14:paraId="65361127" w14:textId="6C33D730" w:rsidR="00045772" w:rsidRDefault="00264FBD" w:rsidP="00045772">
            <w:pPr>
              <w:overflowPunct w:val="0"/>
              <w:autoSpaceDE w:val="0"/>
              <w:autoSpaceDN w:val="0"/>
              <w:adjustRightInd w:val="0"/>
              <w:spacing w:after="180"/>
              <w:textAlignment w:val="baseline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1,2</m:t>
                    </m:r>
                  </m:sub>
                </m:sSub>
              </m:oMath>
            </m:oMathPara>
          </w:p>
        </w:tc>
        <w:tc>
          <w:tcPr>
            <w:tcW w:w="541" w:type="dxa"/>
          </w:tcPr>
          <w:p w14:paraId="663CEB71" w14:textId="76DA20CE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1" w:type="dxa"/>
          </w:tcPr>
          <w:p w14:paraId="4A214BEE" w14:textId="25A04040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7A6AC94A" w14:textId="36701FA7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6DB9284C" w14:textId="0648EF1F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734BD4BB" w14:textId="3713D80D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3F2D0424" w14:textId="5F84D82C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3D04BCCF" w14:textId="0F57A11A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79CC21F8" w14:textId="084271DD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574FE7D0" w14:textId="4369821E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2F7CF353" w14:textId="1B8325BA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678F8C0B" w14:textId="5964138F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08FC7A7C" w14:textId="5EF6ECE1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58F39D85" w14:textId="2003CC29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14EED32E" w14:textId="41BFBC2C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292859B7" w14:textId="1377ED66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0C067855" w14:textId="7C0F95E2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</w:tr>
      <w:tr w:rsidR="00045772" w14:paraId="6BB78FA1" w14:textId="77777777" w:rsidTr="00264FBD">
        <w:trPr>
          <w:jc w:val="center"/>
        </w:trPr>
        <w:tc>
          <w:tcPr>
            <w:tcW w:w="789" w:type="dxa"/>
          </w:tcPr>
          <w:p w14:paraId="1AF8DA22" w14:textId="5C488ED5" w:rsidR="00045772" w:rsidRDefault="00264FBD" w:rsidP="00045772">
            <w:pPr>
              <w:overflowPunct w:val="0"/>
              <w:autoSpaceDE w:val="0"/>
              <w:autoSpaceDN w:val="0"/>
              <w:adjustRightInd w:val="0"/>
              <w:spacing w:after="180"/>
              <w:textAlignment w:val="baseline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541" w:type="dxa"/>
          </w:tcPr>
          <w:p w14:paraId="57D5161A" w14:textId="0E0CCA98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541" w:type="dxa"/>
          </w:tcPr>
          <w:p w14:paraId="24BDD5CA" w14:textId="1BC4E29E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21BF60E7" w14:textId="6B36801E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45F55270" w14:textId="24DDEBFF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6F686854" w14:textId="70B35B18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13774FF6" w14:textId="2BBA902C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63434424" w14:textId="2F39A38E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540" w:type="dxa"/>
          </w:tcPr>
          <w:p w14:paraId="269A06A0" w14:textId="51444192" w:rsidR="00045772" w:rsidRDefault="00045772" w:rsidP="00264FBD">
            <w:pPr>
              <w:pStyle w:val="TAC"/>
            </w:pPr>
            <w:r>
              <w:rPr>
                <w:rFonts w:hint="eastAsia"/>
              </w:rPr>
              <w:t>0</w:t>
            </w:r>
          </w:p>
        </w:tc>
        <w:tc>
          <w:tcPr>
            <w:tcW w:w="471" w:type="dxa"/>
          </w:tcPr>
          <w:p w14:paraId="4613F923" w14:textId="69494F6A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471" w:type="dxa"/>
          </w:tcPr>
          <w:p w14:paraId="07499E44" w14:textId="1D6EA11D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471" w:type="dxa"/>
          </w:tcPr>
          <w:p w14:paraId="2E49556B" w14:textId="2C50EF44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471" w:type="dxa"/>
          </w:tcPr>
          <w:p w14:paraId="4E5EC4FC" w14:textId="522C204E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471" w:type="dxa"/>
          </w:tcPr>
          <w:p w14:paraId="24B7CC98" w14:textId="5CF27541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471" w:type="dxa"/>
          </w:tcPr>
          <w:p w14:paraId="3A309CEA" w14:textId="4CB2DA6C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471" w:type="dxa"/>
          </w:tcPr>
          <w:p w14:paraId="76009199" w14:textId="47CB7FDE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471" w:type="dxa"/>
          </w:tcPr>
          <w:p w14:paraId="0EDE9D8F" w14:textId="48A0FE93" w:rsidR="00045772" w:rsidRDefault="00045772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</w:tr>
    </w:tbl>
    <w:p w14:paraId="23A5E245" w14:textId="03100838" w:rsidR="00EF16DB" w:rsidRPr="008059D4" w:rsidRDefault="00AA0407" w:rsidP="68A8B659">
      <w:pPr>
        <w:overflowPunct w:val="0"/>
        <w:autoSpaceDE w:val="0"/>
        <w:autoSpaceDN w:val="0"/>
        <w:adjustRightInd w:val="0"/>
        <w:spacing w:after="180"/>
        <w:textAlignment w:val="baseline"/>
      </w:pPr>
      <w:r>
        <w:t xml:space="preserve">Note: </w:t>
      </w:r>
      <w:r w:rsidR="00D06C2E">
        <w:t>The histogram is taken from the high normalized throughput range</w:t>
      </w:r>
      <w:r w:rsidR="00136144">
        <w:t>, i.e., &gt;=70%</w:t>
      </w:r>
      <w:r w:rsidR="004A09F6">
        <w:t xml:space="preserve">. </w:t>
      </w:r>
      <w:r w:rsidR="00813365">
        <w:t xml:space="preserve">The </w:t>
      </w:r>
      <w:r w:rsidR="00A80D6D">
        <w:t xml:space="preserve">PMI with </w:t>
      </w:r>
      <w:r w:rsidR="00813365">
        <w:t>highest probability</w:t>
      </w:r>
      <w:r w:rsidR="00A80D6D">
        <w:t xml:space="preserve"> in histogram will be used for “fixed PMI” simulations. </w:t>
      </w:r>
      <w:r w:rsidR="00813365">
        <w:t xml:space="preserve"> </w:t>
      </w:r>
    </w:p>
    <w:p w14:paraId="344DF0F9" w14:textId="77777777" w:rsidR="00303CB0" w:rsidRPr="00F0722B" w:rsidRDefault="00303CB0" w:rsidP="68A8B659">
      <w:pPr>
        <w:overflowPunct w:val="0"/>
        <w:autoSpaceDE w:val="0"/>
        <w:autoSpaceDN w:val="0"/>
        <w:adjustRightInd w:val="0"/>
        <w:spacing w:after="180"/>
        <w:textAlignment w:val="baseline"/>
        <w:rPr>
          <w:highlight w:val="yellow"/>
        </w:rPr>
      </w:pPr>
    </w:p>
    <w:p w14:paraId="60BCE552" w14:textId="6EF4A761" w:rsidR="00FD16C3" w:rsidRDefault="003C40E5" w:rsidP="003C40E5">
      <w:pPr>
        <w:pStyle w:val="Heading2"/>
      </w:pPr>
      <w:r>
        <w:rPr>
          <w:rFonts w:hint="eastAsia"/>
        </w:rPr>
        <w:t>2.2</w:t>
      </w:r>
      <w:r>
        <w:tab/>
      </w:r>
      <w:r>
        <w:rPr>
          <w:rFonts w:hint="eastAsia"/>
        </w:rPr>
        <w:t>Simulation results</w:t>
      </w:r>
      <w:r w:rsidR="00880919">
        <w:rPr>
          <w:rFonts w:hint="eastAsia"/>
        </w:rPr>
        <w:t xml:space="preserve"> for comparison</w:t>
      </w:r>
    </w:p>
    <w:p w14:paraId="4C31858A" w14:textId="4B2E9FA9" w:rsidR="0047390C" w:rsidRDefault="0047390C" w:rsidP="0047390C">
      <w:pPr>
        <w:pStyle w:val="Heading3"/>
      </w:pPr>
      <w:r>
        <w:rPr>
          <w:rFonts w:hint="eastAsia"/>
        </w:rPr>
        <w:t>2.2.1</w:t>
      </w:r>
      <w:r>
        <w:tab/>
      </w:r>
      <w:r>
        <w:rPr>
          <w:rFonts w:hint="eastAsia"/>
        </w:rPr>
        <w:t xml:space="preserve">SU-MIMO </w:t>
      </w:r>
      <w:r w:rsidR="00440F5C">
        <w:rPr>
          <w:rFonts w:hint="eastAsia"/>
        </w:rPr>
        <w:t>PDSCH</w:t>
      </w:r>
    </w:p>
    <w:p w14:paraId="4F7ADD64" w14:textId="5EF2AE2E" w:rsidR="00440F5C" w:rsidRDefault="009C457E" w:rsidP="003369A2">
      <w:pPr>
        <w:pStyle w:val="Heading4"/>
      </w:pPr>
      <w:proofErr w:type="gramStart"/>
      <w:r>
        <w:rPr>
          <w:rFonts w:hint="eastAsia"/>
        </w:rPr>
        <w:t>2.2.1.1</w:t>
      </w:r>
      <w:r w:rsidR="00EE622C">
        <w:t xml:space="preserve">  </w:t>
      </w:r>
      <w:r w:rsidR="00EE622C" w:rsidRPr="00EE622C">
        <w:t>8</w:t>
      </w:r>
      <w:proofErr w:type="gramEnd"/>
      <w:r w:rsidR="00EE622C" w:rsidRPr="00EE622C">
        <w:t>Tx8Rx</w:t>
      </w:r>
      <w:r w:rsidR="006173C2">
        <w:t xml:space="preserve"> </w:t>
      </w:r>
      <w:r w:rsidR="008B6791">
        <w:rPr>
          <w:rFonts w:hint="eastAsia"/>
        </w:rPr>
        <w:t xml:space="preserve">with </w:t>
      </w:r>
      <w:r w:rsidR="006173C2">
        <w:t>8 layers</w:t>
      </w:r>
    </w:p>
    <w:p w14:paraId="18EFFFA1" w14:textId="193EA00C" w:rsidR="00440F5C" w:rsidRPr="00CE1783" w:rsidRDefault="006173C2" w:rsidP="00440F5C">
      <w:pPr>
        <w:rPr>
          <w:b/>
          <w:bCs/>
          <w:sz w:val="24"/>
          <w:szCs w:val="24"/>
          <w:u w:val="single"/>
        </w:rPr>
      </w:pPr>
      <w:r w:rsidRPr="00CE1783">
        <w:rPr>
          <w:b/>
          <w:bCs/>
          <w:sz w:val="24"/>
          <w:szCs w:val="24"/>
          <w:u w:val="single"/>
        </w:rPr>
        <w:t>BS antenna 128AE, FC vs SV</w:t>
      </w:r>
    </w:p>
    <w:p w14:paraId="26E1D761" w14:textId="6E1E1800" w:rsidR="003F261E" w:rsidRDefault="009B4A13" w:rsidP="00264FBD">
      <w:pPr>
        <w:jc w:val="center"/>
      </w:pPr>
      <w:r>
        <w:rPr>
          <w:noProof/>
        </w:rPr>
        <w:drawing>
          <wp:inline distT="0" distB="0" distL="0" distR="0" wp14:anchorId="7C54D11D" wp14:editId="258E85D5">
            <wp:extent cx="2854653" cy="2143125"/>
            <wp:effectExtent l="0" t="0" r="3175" b="0"/>
            <wp:docPr id="469603131" name="Picture 2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 graph of different colored li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538" cy="2151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4A13">
        <w:t xml:space="preserve"> </w:t>
      </w:r>
      <w:r>
        <w:t> </w:t>
      </w:r>
      <w:r>
        <w:rPr>
          <w:noProof/>
        </w:rPr>
        <w:drawing>
          <wp:inline distT="0" distB="0" distL="0" distR="0" wp14:anchorId="51AAFCFC" wp14:editId="71ECD404">
            <wp:extent cx="2808630" cy="2108573"/>
            <wp:effectExtent l="0" t="0" r="0" b="6350"/>
            <wp:docPr id="426984243" name="Picture 3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 graph of different colored li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680" cy="2127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2A955" w14:textId="1E4F5FE0" w:rsidR="00DC61D6" w:rsidRPr="00264FBD" w:rsidRDefault="004F3CAE" w:rsidP="00264FBD">
      <w:pPr>
        <w:pStyle w:val="ListParagraph"/>
        <w:numPr>
          <w:ilvl w:val="0"/>
          <w:numId w:val="44"/>
        </w:numPr>
        <w:rPr>
          <w:b/>
          <w:bCs/>
          <w:sz w:val="18"/>
          <w:szCs w:val="18"/>
        </w:rPr>
      </w:pPr>
      <w:r w:rsidRPr="00264FBD">
        <w:rPr>
          <w:b/>
          <w:bCs/>
          <w:sz w:val="18"/>
          <w:szCs w:val="18"/>
        </w:rPr>
        <w:t xml:space="preserve"> </w:t>
      </w:r>
      <w:r w:rsidR="007924EA">
        <w:rPr>
          <w:b/>
          <w:bCs/>
          <w:sz w:val="18"/>
          <w:szCs w:val="18"/>
        </w:rPr>
        <w:t>Combined average</w:t>
      </w:r>
      <w:r w:rsidR="00552C33" w:rsidRPr="0069563E">
        <w:rPr>
          <w:b/>
          <w:bCs/>
          <w:sz w:val="18"/>
          <w:szCs w:val="18"/>
        </w:rPr>
        <w:t xml:space="preserve"> throughput</w:t>
      </w:r>
      <w:r w:rsidRPr="00264FBD">
        <w:rPr>
          <w:b/>
          <w:bCs/>
          <w:sz w:val="18"/>
          <w:szCs w:val="18"/>
        </w:rPr>
        <w:t xml:space="preserve">                                  </w:t>
      </w:r>
      <w:r w:rsidR="00BD16FD" w:rsidRPr="00264FBD">
        <w:rPr>
          <w:b/>
          <w:bCs/>
          <w:sz w:val="18"/>
          <w:szCs w:val="18"/>
        </w:rPr>
        <w:t xml:space="preserve">             </w:t>
      </w:r>
      <w:proofErr w:type="gramStart"/>
      <w:r w:rsidR="00BD16FD" w:rsidRPr="00264FBD">
        <w:rPr>
          <w:b/>
          <w:bCs/>
          <w:sz w:val="18"/>
          <w:szCs w:val="18"/>
        </w:rPr>
        <w:t xml:space="preserve">  </w:t>
      </w:r>
      <w:r w:rsidRPr="00264FBD">
        <w:rPr>
          <w:b/>
          <w:bCs/>
          <w:sz w:val="18"/>
          <w:szCs w:val="18"/>
        </w:rPr>
        <w:t xml:space="preserve"> (</w:t>
      </w:r>
      <w:proofErr w:type="gramEnd"/>
      <w:r w:rsidRPr="00264FBD">
        <w:rPr>
          <w:b/>
          <w:bCs/>
          <w:sz w:val="18"/>
          <w:szCs w:val="18"/>
        </w:rPr>
        <w:t>b)</w:t>
      </w:r>
      <w:r w:rsidR="00552C33">
        <w:rPr>
          <w:rFonts w:eastAsiaTheme="minorEastAsia" w:hint="eastAsia"/>
          <w:b/>
          <w:bCs/>
          <w:sz w:val="18"/>
          <w:szCs w:val="18"/>
          <w:lang w:eastAsia="zh-CN"/>
        </w:rPr>
        <w:t xml:space="preserve">  </w:t>
      </w:r>
      <w:r w:rsidR="00552C33" w:rsidRPr="0069563E">
        <w:rPr>
          <w:b/>
          <w:bCs/>
          <w:sz w:val="18"/>
          <w:szCs w:val="18"/>
        </w:rPr>
        <w:t>Per CW throughput</w:t>
      </w:r>
    </w:p>
    <w:p w14:paraId="095C98D5" w14:textId="485ED538" w:rsidR="00F01B95" w:rsidRDefault="00E3532E" w:rsidP="00264FBD">
      <w:pPr>
        <w:jc w:val="center"/>
        <w:rPr>
          <w:b/>
          <w:sz w:val="18"/>
          <w:szCs w:val="18"/>
        </w:rPr>
      </w:pPr>
      <w:r w:rsidRPr="00264FBD">
        <w:rPr>
          <w:b/>
          <w:bCs/>
          <w:sz w:val="18"/>
          <w:szCs w:val="18"/>
        </w:rPr>
        <w:t xml:space="preserve">Figure </w:t>
      </w:r>
      <w:r w:rsidR="00C4486A" w:rsidRPr="00264FBD">
        <w:rPr>
          <w:b/>
          <w:bCs/>
          <w:sz w:val="18"/>
          <w:szCs w:val="18"/>
        </w:rPr>
        <w:t>2.2.1.1</w:t>
      </w:r>
      <w:r w:rsidR="005631EF" w:rsidRPr="00264FBD">
        <w:rPr>
          <w:b/>
          <w:bCs/>
          <w:sz w:val="18"/>
          <w:szCs w:val="18"/>
        </w:rPr>
        <w:t xml:space="preserve">-1 </w:t>
      </w:r>
      <w:r w:rsidR="00F345E4" w:rsidRPr="00264FBD">
        <w:rPr>
          <w:b/>
          <w:bCs/>
          <w:sz w:val="18"/>
          <w:szCs w:val="18"/>
        </w:rPr>
        <w:t xml:space="preserve">Normalized </w:t>
      </w:r>
      <w:r w:rsidR="00947044">
        <w:rPr>
          <w:rFonts w:hint="eastAsia"/>
          <w:b/>
          <w:bCs/>
          <w:sz w:val="18"/>
          <w:szCs w:val="18"/>
        </w:rPr>
        <w:t xml:space="preserve">PDSCH </w:t>
      </w:r>
      <w:r w:rsidR="00F345E4" w:rsidRPr="00264FBD">
        <w:rPr>
          <w:b/>
          <w:bCs/>
          <w:sz w:val="18"/>
          <w:szCs w:val="18"/>
        </w:rPr>
        <w:t xml:space="preserve">throughput </w:t>
      </w:r>
      <w:r w:rsidR="00D36BE4" w:rsidRPr="00264FBD">
        <w:rPr>
          <w:b/>
          <w:bCs/>
          <w:sz w:val="18"/>
          <w:szCs w:val="18"/>
        </w:rPr>
        <w:t>of 8Tx8Rx with 8 layers</w:t>
      </w:r>
      <w:r w:rsidR="00E7734B" w:rsidRPr="00264FBD">
        <w:rPr>
          <w:b/>
          <w:bCs/>
          <w:sz w:val="18"/>
          <w:szCs w:val="18"/>
        </w:rPr>
        <w:t>,</w:t>
      </w:r>
      <w:r w:rsidR="00C17E1A">
        <w:rPr>
          <w:b/>
          <w:bCs/>
          <w:sz w:val="18"/>
          <w:szCs w:val="18"/>
        </w:rPr>
        <w:t xml:space="preserve"> 128 AE</w:t>
      </w:r>
      <w:r w:rsidR="003A6794" w:rsidRPr="00264FBD">
        <w:rPr>
          <w:b/>
          <w:bCs/>
          <w:sz w:val="18"/>
          <w:szCs w:val="18"/>
        </w:rPr>
        <w:t xml:space="preserve"> full connection vs. subarray virtualization</w:t>
      </w:r>
      <w:r w:rsidR="00E50A99">
        <w:rPr>
          <w:b/>
          <w:bCs/>
          <w:sz w:val="18"/>
          <w:szCs w:val="18"/>
        </w:rPr>
        <w:t xml:space="preserve">, </w:t>
      </w:r>
      <w:r w:rsidR="00E50A99" w:rsidRPr="0069563E">
        <w:rPr>
          <w:b/>
          <w:bCs/>
          <w:sz w:val="18"/>
          <w:szCs w:val="18"/>
        </w:rPr>
        <w:t xml:space="preserve">random PMI </w:t>
      </w:r>
      <w:r w:rsidR="751DCBCE" w:rsidRPr="5364BF13">
        <w:rPr>
          <w:b/>
          <w:bCs/>
          <w:sz w:val="18"/>
          <w:szCs w:val="18"/>
        </w:rPr>
        <w:t>(sub</w:t>
      </w:r>
      <w:r w:rsidR="004432EF">
        <w:rPr>
          <w:b/>
          <w:bCs/>
          <w:sz w:val="18"/>
          <w:szCs w:val="18"/>
        </w:rPr>
        <w:t>-</w:t>
      </w:r>
      <w:r w:rsidR="751DCBCE" w:rsidRPr="5364BF13">
        <w:rPr>
          <w:b/>
          <w:bCs/>
          <w:sz w:val="18"/>
          <w:szCs w:val="18"/>
        </w:rPr>
        <w:t>band)</w:t>
      </w:r>
      <w:r w:rsidR="00E50A99" w:rsidRPr="5364BF13">
        <w:rPr>
          <w:b/>
          <w:bCs/>
          <w:sz w:val="18"/>
          <w:szCs w:val="18"/>
        </w:rPr>
        <w:t xml:space="preserve"> </w:t>
      </w:r>
      <w:r w:rsidR="00E50A99" w:rsidRPr="0069563E">
        <w:rPr>
          <w:b/>
          <w:bCs/>
          <w:sz w:val="18"/>
          <w:szCs w:val="18"/>
        </w:rPr>
        <w:t>vs. fixed PMI</w:t>
      </w:r>
      <w:r w:rsidR="00E7734B" w:rsidRPr="00264FBD">
        <w:rPr>
          <w:b/>
          <w:bCs/>
          <w:sz w:val="18"/>
          <w:szCs w:val="18"/>
        </w:rPr>
        <w:t xml:space="preserve"> </w:t>
      </w:r>
      <w:r w:rsidR="005438FA" w:rsidRPr="5364BF13">
        <w:rPr>
          <w:b/>
          <w:bCs/>
          <w:sz w:val="18"/>
          <w:szCs w:val="18"/>
        </w:rPr>
        <w:t>(wideband)</w:t>
      </w:r>
    </w:p>
    <w:p w14:paraId="02A21E75" w14:textId="77777777" w:rsidR="003F46D2" w:rsidRDefault="003F46D2" w:rsidP="003F46D2">
      <w:r w:rsidRPr="00465DCC">
        <w:rPr>
          <w:noProof/>
        </w:rPr>
        <w:lastRenderedPageBreak/>
        <w:drawing>
          <wp:inline distT="0" distB="0" distL="0" distR="0" wp14:anchorId="207720C8" wp14:editId="15316DEE">
            <wp:extent cx="5943600" cy="2541270"/>
            <wp:effectExtent l="0" t="0" r="0" b="0"/>
            <wp:docPr id="5167273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27502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58902" w14:textId="4C9F7855" w:rsidR="003F46D2" w:rsidRDefault="00C17E1A" w:rsidP="0012141A">
      <w:pPr>
        <w:jc w:val="center"/>
        <w:rPr>
          <w:b/>
          <w:sz w:val="18"/>
          <w:szCs w:val="18"/>
        </w:rPr>
      </w:pPr>
      <w:r w:rsidRPr="0069563E">
        <w:rPr>
          <w:b/>
          <w:bCs/>
          <w:sz w:val="18"/>
          <w:szCs w:val="18"/>
        </w:rPr>
        <w:t>Figure 2.2.1.1-</w:t>
      </w:r>
      <w:r>
        <w:rPr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</w:t>
      </w:r>
      <w:r w:rsidR="00F10F04" w:rsidRPr="00F10F04">
        <w:rPr>
          <w:b/>
          <w:bCs/>
          <w:sz w:val="18"/>
          <w:szCs w:val="18"/>
        </w:rPr>
        <w:t xml:space="preserve">Histograms of PMI hypothesis </w:t>
      </w:r>
      <w:r w:rsidRPr="0069563E">
        <w:rPr>
          <w:b/>
          <w:bCs/>
          <w:sz w:val="18"/>
          <w:szCs w:val="18"/>
        </w:rPr>
        <w:t>of 8Tx8Rx with 8 layers,</w:t>
      </w:r>
      <w:r w:rsidR="00F10F04">
        <w:rPr>
          <w:b/>
          <w:bCs/>
          <w:sz w:val="18"/>
          <w:szCs w:val="18"/>
        </w:rPr>
        <w:t xml:space="preserve"> 128 AE</w:t>
      </w:r>
      <w:r w:rsidRPr="0069563E">
        <w:rPr>
          <w:b/>
          <w:bCs/>
          <w:sz w:val="18"/>
          <w:szCs w:val="18"/>
        </w:rPr>
        <w:t xml:space="preserve"> full connection vs. subarray virtualization</w:t>
      </w:r>
      <w:r w:rsidR="0018454F">
        <w:rPr>
          <w:b/>
          <w:bCs/>
          <w:sz w:val="18"/>
          <w:szCs w:val="18"/>
        </w:rPr>
        <w:t xml:space="preserve">, </w:t>
      </w:r>
      <w:r w:rsidR="00977B27">
        <w:rPr>
          <w:b/>
          <w:bCs/>
          <w:sz w:val="18"/>
          <w:szCs w:val="18"/>
        </w:rPr>
        <w:t xml:space="preserve">FR1 </w:t>
      </w:r>
      <w:r w:rsidR="00C83E32">
        <w:rPr>
          <w:b/>
          <w:bCs/>
          <w:sz w:val="18"/>
          <w:szCs w:val="18"/>
        </w:rPr>
        <w:t xml:space="preserve">Uma </w:t>
      </w:r>
      <w:r w:rsidR="0018454F">
        <w:rPr>
          <w:b/>
          <w:bCs/>
          <w:sz w:val="18"/>
          <w:szCs w:val="18"/>
        </w:rPr>
        <w:t>CDL</w:t>
      </w:r>
      <w:r w:rsidR="00C83E32">
        <w:rPr>
          <w:b/>
          <w:bCs/>
          <w:sz w:val="18"/>
          <w:szCs w:val="18"/>
        </w:rPr>
        <w:t>C vs. TDLC300-100</w:t>
      </w:r>
    </w:p>
    <w:p w14:paraId="0CE65CA1" w14:textId="608CF877" w:rsidR="00B954D9" w:rsidRDefault="00B954D9" w:rsidP="0012141A">
      <w:pPr>
        <w:jc w:val="center"/>
      </w:pPr>
      <w:r w:rsidRPr="00B954D9">
        <w:rPr>
          <w:noProof/>
        </w:rPr>
        <w:drawing>
          <wp:inline distT="0" distB="0" distL="0" distR="0" wp14:anchorId="1B24C56C" wp14:editId="09EF2B14">
            <wp:extent cx="2666245" cy="2232578"/>
            <wp:effectExtent l="0" t="0" r="1270" b="0"/>
            <wp:docPr id="8823492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34925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77028" cy="2241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A6D94" w14:textId="1A09D076" w:rsidR="00B954D9" w:rsidRDefault="00B954D9" w:rsidP="00264FBD">
      <w:pPr>
        <w:jc w:val="center"/>
        <w:rPr>
          <w:b/>
          <w:sz w:val="18"/>
          <w:szCs w:val="18"/>
        </w:rPr>
      </w:pPr>
      <w:r w:rsidRPr="0069563E">
        <w:rPr>
          <w:b/>
          <w:bCs/>
          <w:sz w:val="18"/>
          <w:szCs w:val="18"/>
        </w:rPr>
        <w:t>Figure 2.2.1.1-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 xml:space="preserve">PDSCH </w:t>
      </w:r>
      <w:r w:rsidR="001F3B73">
        <w:rPr>
          <w:b/>
          <w:bCs/>
          <w:sz w:val="18"/>
          <w:szCs w:val="18"/>
        </w:rPr>
        <w:t xml:space="preserve">total </w:t>
      </w:r>
      <w:r w:rsidRPr="0069563E">
        <w:rPr>
          <w:b/>
          <w:bCs/>
          <w:sz w:val="18"/>
          <w:szCs w:val="18"/>
        </w:rPr>
        <w:t>throughput of 8Tx8Rx with 8 layers,</w:t>
      </w:r>
      <w:r>
        <w:rPr>
          <w:b/>
          <w:bCs/>
          <w:sz w:val="18"/>
          <w:szCs w:val="18"/>
        </w:rPr>
        <w:t xml:space="preserve"> 128 AE</w:t>
      </w:r>
      <w:r w:rsidRPr="0069563E">
        <w:rPr>
          <w:b/>
          <w:bCs/>
          <w:sz w:val="18"/>
          <w:szCs w:val="18"/>
        </w:rPr>
        <w:t xml:space="preserve"> full connection</w:t>
      </w:r>
      <w:r>
        <w:rPr>
          <w:b/>
          <w:bCs/>
          <w:sz w:val="18"/>
          <w:szCs w:val="18"/>
        </w:rPr>
        <w:t xml:space="preserve">, </w:t>
      </w:r>
      <w:r w:rsidRPr="0069563E">
        <w:rPr>
          <w:b/>
          <w:bCs/>
          <w:sz w:val="18"/>
          <w:szCs w:val="18"/>
        </w:rPr>
        <w:t>random PMI vs. fixed PMI</w:t>
      </w:r>
      <w:r>
        <w:rPr>
          <w:rFonts w:hint="eastAsia"/>
          <w:b/>
          <w:bCs/>
          <w:sz w:val="18"/>
          <w:szCs w:val="18"/>
        </w:rPr>
        <w:t xml:space="preserve"> vs. </w:t>
      </w:r>
      <w:r w:rsidRPr="5364BF13">
        <w:rPr>
          <w:b/>
          <w:bCs/>
          <w:sz w:val="18"/>
          <w:szCs w:val="18"/>
        </w:rPr>
        <w:t>follow PMI</w:t>
      </w:r>
      <w:r w:rsidR="0D2E65A8" w:rsidRPr="5364BF13">
        <w:rPr>
          <w:b/>
          <w:bCs/>
          <w:sz w:val="18"/>
          <w:szCs w:val="18"/>
        </w:rPr>
        <w:t xml:space="preserve"> (all with wideband precoder)</w:t>
      </w:r>
    </w:p>
    <w:p w14:paraId="65F8C4D6" w14:textId="564E61F3" w:rsidR="006173C2" w:rsidRPr="002B68F9" w:rsidRDefault="006173C2" w:rsidP="00440F5C">
      <w:pPr>
        <w:rPr>
          <w:lang w:val="sv-SE"/>
        </w:rPr>
      </w:pPr>
      <w:r w:rsidRPr="002B68F9">
        <w:rPr>
          <w:rFonts w:hint="eastAsia"/>
          <w:b/>
          <w:sz w:val="24"/>
          <w:szCs w:val="24"/>
          <w:u w:val="single"/>
          <w:lang w:val="sv-SE"/>
        </w:rPr>
        <w:t xml:space="preserve">BS antenna </w:t>
      </w:r>
      <w:r w:rsidRPr="002B68F9">
        <w:rPr>
          <w:b/>
          <w:sz w:val="24"/>
          <w:szCs w:val="24"/>
          <w:u w:val="single"/>
          <w:lang w:val="sv-SE"/>
        </w:rPr>
        <w:t>64</w:t>
      </w:r>
      <w:r w:rsidRPr="002B68F9">
        <w:rPr>
          <w:rFonts w:hint="eastAsia"/>
          <w:b/>
          <w:sz w:val="24"/>
          <w:szCs w:val="24"/>
          <w:u w:val="single"/>
          <w:lang w:val="sv-SE"/>
        </w:rPr>
        <w:t>AE, FC vs SV</w:t>
      </w:r>
    </w:p>
    <w:p w14:paraId="1F41B06B" w14:textId="64912996" w:rsidR="006173C2" w:rsidRDefault="00681D9B" w:rsidP="00264FBD">
      <w:pPr>
        <w:jc w:val="center"/>
      </w:pPr>
      <w:r>
        <w:rPr>
          <w:noProof/>
        </w:rPr>
        <w:drawing>
          <wp:inline distT="0" distB="0" distL="0" distR="0" wp14:anchorId="337F7972" wp14:editId="26C52578">
            <wp:extent cx="2756992" cy="2070100"/>
            <wp:effectExtent l="0" t="0" r="5715" b="6350"/>
            <wp:docPr id="1219797228" name="Picture 5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 graph of different colored li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247" cy="208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EFB9F7" wp14:editId="3E3F8B05">
            <wp:extent cx="2774950" cy="2083584"/>
            <wp:effectExtent l="0" t="0" r="6350" b="0"/>
            <wp:docPr id="15118738" name="Picture 6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 graph of different colored lin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441" cy="2095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3C542" w14:textId="0B0D9C8B" w:rsidR="009F6978" w:rsidRPr="0069563E" w:rsidRDefault="009F6978" w:rsidP="009F6978">
      <w:pPr>
        <w:pStyle w:val="ListParagraph"/>
        <w:numPr>
          <w:ilvl w:val="0"/>
          <w:numId w:val="45"/>
        </w:numPr>
        <w:rPr>
          <w:b/>
          <w:bCs/>
          <w:sz w:val="18"/>
          <w:szCs w:val="18"/>
        </w:rPr>
      </w:pPr>
      <w:r w:rsidRPr="0069563E">
        <w:rPr>
          <w:b/>
          <w:bCs/>
          <w:sz w:val="18"/>
          <w:szCs w:val="18"/>
        </w:rPr>
        <w:lastRenderedPageBreak/>
        <w:t xml:space="preserve">     </w:t>
      </w:r>
      <w:r w:rsidR="0019099A" w:rsidRPr="00264FBD">
        <w:rPr>
          <w:b/>
          <w:bCs/>
          <w:sz w:val="18"/>
          <w:szCs w:val="18"/>
        </w:rPr>
        <w:t xml:space="preserve">Combined average </w:t>
      </w:r>
      <w:r w:rsidR="00930B12" w:rsidRPr="00E20AB3">
        <w:rPr>
          <w:b/>
          <w:bCs/>
          <w:sz w:val="18"/>
          <w:szCs w:val="18"/>
        </w:rPr>
        <w:t>throughput</w:t>
      </w:r>
      <w:r w:rsidRPr="0069563E">
        <w:rPr>
          <w:b/>
          <w:bCs/>
          <w:sz w:val="18"/>
          <w:szCs w:val="18"/>
        </w:rPr>
        <w:t xml:space="preserve">                                             </w:t>
      </w:r>
      <w:proofErr w:type="gramStart"/>
      <w:r w:rsidRPr="0069563E">
        <w:rPr>
          <w:b/>
          <w:bCs/>
          <w:sz w:val="18"/>
          <w:szCs w:val="18"/>
        </w:rPr>
        <w:t xml:space="preserve">   (</w:t>
      </w:r>
      <w:proofErr w:type="gramEnd"/>
      <w:r w:rsidRPr="0069563E">
        <w:rPr>
          <w:b/>
          <w:bCs/>
          <w:sz w:val="18"/>
          <w:szCs w:val="18"/>
        </w:rPr>
        <w:t>b)</w:t>
      </w:r>
      <w:r w:rsidR="00930B12">
        <w:rPr>
          <w:rFonts w:eastAsiaTheme="minorEastAsia" w:hint="eastAsia"/>
          <w:b/>
          <w:bCs/>
          <w:sz w:val="18"/>
          <w:szCs w:val="18"/>
          <w:lang w:eastAsia="zh-CN"/>
        </w:rPr>
        <w:t xml:space="preserve">  </w:t>
      </w:r>
      <w:r w:rsidR="00930B12" w:rsidRPr="0069563E">
        <w:rPr>
          <w:b/>
          <w:bCs/>
          <w:sz w:val="18"/>
          <w:szCs w:val="18"/>
        </w:rPr>
        <w:t>Per CW throughput</w:t>
      </w:r>
    </w:p>
    <w:p w14:paraId="4A65E38E" w14:textId="5D783EA4" w:rsidR="009F6978" w:rsidRPr="00264FBD" w:rsidRDefault="009F6978" w:rsidP="00264FBD">
      <w:pPr>
        <w:jc w:val="center"/>
      </w:pPr>
      <w:r w:rsidRPr="0069563E">
        <w:rPr>
          <w:b/>
          <w:bCs/>
          <w:sz w:val="18"/>
          <w:szCs w:val="18"/>
        </w:rPr>
        <w:t>Figure 2.2.1.1-</w:t>
      </w:r>
      <w:r>
        <w:rPr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 xml:space="preserve"> Normalized</w:t>
      </w:r>
      <w:r w:rsidR="008F6851">
        <w:rPr>
          <w:rFonts w:hint="eastAsia"/>
          <w:b/>
          <w:bCs/>
          <w:sz w:val="18"/>
          <w:szCs w:val="18"/>
        </w:rPr>
        <w:t xml:space="preserve"> PDSCH</w:t>
      </w:r>
      <w:r w:rsidRPr="0069563E">
        <w:rPr>
          <w:b/>
          <w:bCs/>
          <w:sz w:val="18"/>
          <w:szCs w:val="18"/>
        </w:rPr>
        <w:t xml:space="preserve"> throughput of 8Tx8Rx with 8 layers,</w:t>
      </w:r>
      <w:r>
        <w:rPr>
          <w:b/>
          <w:bCs/>
          <w:sz w:val="18"/>
          <w:szCs w:val="18"/>
        </w:rPr>
        <w:t xml:space="preserve"> 64 AE</w:t>
      </w:r>
      <w:r w:rsidRPr="0069563E">
        <w:rPr>
          <w:b/>
          <w:bCs/>
          <w:sz w:val="18"/>
          <w:szCs w:val="18"/>
        </w:rPr>
        <w:t xml:space="preserve"> full connection vs. subarray virtualization</w:t>
      </w:r>
      <w:r>
        <w:rPr>
          <w:b/>
          <w:bCs/>
          <w:sz w:val="18"/>
          <w:szCs w:val="18"/>
        </w:rPr>
        <w:t xml:space="preserve">, </w:t>
      </w:r>
      <w:r w:rsidRPr="0069563E">
        <w:rPr>
          <w:b/>
          <w:bCs/>
          <w:sz w:val="18"/>
          <w:szCs w:val="18"/>
        </w:rPr>
        <w:t xml:space="preserve">random PMI vs. fixed PMI </w:t>
      </w:r>
    </w:p>
    <w:p w14:paraId="1A6E47A6" w14:textId="77777777" w:rsidR="003F46D2" w:rsidRDefault="003F46D2" w:rsidP="003F46D2">
      <w:r w:rsidRPr="00B66F45">
        <w:rPr>
          <w:noProof/>
        </w:rPr>
        <w:drawing>
          <wp:inline distT="0" distB="0" distL="0" distR="0" wp14:anchorId="13BF7CE8" wp14:editId="342787D7">
            <wp:extent cx="5943600" cy="2108200"/>
            <wp:effectExtent l="0" t="0" r="0" b="6350"/>
            <wp:docPr id="16011616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59040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E2FB2" w14:textId="25178625" w:rsidR="006173C2" w:rsidRPr="00264FBD" w:rsidRDefault="00B649C4" w:rsidP="00264FBD">
      <w:pPr>
        <w:jc w:val="center"/>
      </w:pPr>
      <w:r w:rsidRPr="0069563E">
        <w:rPr>
          <w:b/>
          <w:bCs/>
          <w:sz w:val="18"/>
          <w:szCs w:val="18"/>
        </w:rPr>
        <w:t>Figure 2.2.1.1-</w:t>
      </w:r>
      <w:r>
        <w:rPr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 </w:t>
      </w:r>
      <w:r w:rsidRPr="00F10F04">
        <w:rPr>
          <w:b/>
          <w:bCs/>
          <w:sz w:val="18"/>
          <w:szCs w:val="18"/>
        </w:rPr>
        <w:t xml:space="preserve">Histograms of PMI hypothesis </w:t>
      </w:r>
      <w:r w:rsidRPr="0069563E">
        <w:rPr>
          <w:b/>
          <w:bCs/>
          <w:sz w:val="18"/>
          <w:szCs w:val="18"/>
        </w:rPr>
        <w:t>of 8Tx8Rx with 8 layers,</w:t>
      </w:r>
      <w:r>
        <w:rPr>
          <w:b/>
          <w:bCs/>
          <w:sz w:val="18"/>
          <w:szCs w:val="18"/>
        </w:rPr>
        <w:t xml:space="preserve"> 64 AE</w:t>
      </w:r>
      <w:r w:rsidRPr="0069563E">
        <w:rPr>
          <w:b/>
          <w:bCs/>
          <w:sz w:val="18"/>
          <w:szCs w:val="18"/>
        </w:rPr>
        <w:t xml:space="preserve"> full connection vs. subarray virtualization</w:t>
      </w:r>
      <w:r>
        <w:rPr>
          <w:b/>
          <w:bCs/>
          <w:sz w:val="18"/>
          <w:szCs w:val="18"/>
        </w:rPr>
        <w:t>, FR1 Uma CDLC</w:t>
      </w:r>
    </w:p>
    <w:p w14:paraId="00F59007" w14:textId="2724C550" w:rsidR="006173C2" w:rsidRDefault="006173C2" w:rsidP="00440F5C">
      <w:pPr>
        <w:rPr>
          <w:b/>
          <w:bCs/>
          <w:sz w:val="24"/>
          <w:szCs w:val="24"/>
          <w:u w:val="single"/>
        </w:rPr>
      </w:pPr>
      <w:r w:rsidRPr="00214796">
        <w:rPr>
          <w:rFonts w:hint="eastAsia"/>
          <w:b/>
          <w:bCs/>
          <w:sz w:val="24"/>
          <w:szCs w:val="24"/>
          <w:u w:val="single"/>
        </w:rPr>
        <w:t>BS antenna 8AE,</w:t>
      </w:r>
      <w:r>
        <w:rPr>
          <w:rFonts w:hint="eastAsia"/>
          <w:b/>
          <w:bCs/>
          <w:sz w:val="24"/>
          <w:szCs w:val="24"/>
          <w:u w:val="single"/>
        </w:rPr>
        <w:t xml:space="preserve"> </w:t>
      </w:r>
      <w:r>
        <w:rPr>
          <w:b/>
          <w:bCs/>
          <w:sz w:val="24"/>
          <w:szCs w:val="24"/>
          <w:u w:val="single"/>
        </w:rPr>
        <w:t>no SV</w:t>
      </w:r>
    </w:p>
    <w:p w14:paraId="7D26B329" w14:textId="3527A1FD" w:rsidR="006173C2" w:rsidRDefault="009D561E" w:rsidP="00264FBD">
      <w:pPr>
        <w:jc w:val="center"/>
      </w:pPr>
      <w:r>
        <w:rPr>
          <w:noProof/>
        </w:rPr>
        <w:drawing>
          <wp:inline distT="0" distB="0" distL="0" distR="0" wp14:anchorId="53878617" wp14:editId="212A0977">
            <wp:extent cx="2606619" cy="1955800"/>
            <wp:effectExtent l="0" t="0" r="3810" b="6350"/>
            <wp:docPr id="1513777919" name="Picture 8" descr="A graph with a line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 graph with a line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461" cy="1959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381B5C" wp14:editId="4BCBAD10">
            <wp:extent cx="2595563" cy="1947504"/>
            <wp:effectExtent l="0" t="0" r="0" b="0"/>
            <wp:docPr id="597118848" name="Picture 9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 graph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048" cy="1958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F99C6" w14:textId="5FEF4CC4" w:rsidR="00876591" w:rsidRPr="0069563E" w:rsidRDefault="00E20AB3" w:rsidP="00876591">
      <w:pPr>
        <w:pStyle w:val="ListParagraph"/>
        <w:numPr>
          <w:ilvl w:val="0"/>
          <w:numId w:val="46"/>
        </w:numPr>
        <w:rPr>
          <w:b/>
          <w:bCs/>
          <w:sz w:val="18"/>
          <w:szCs w:val="18"/>
        </w:rPr>
      </w:pPr>
      <w:r w:rsidRPr="00264FBD">
        <w:rPr>
          <w:rFonts w:eastAsiaTheme="minorEastAsia"/>
          <w:b/>
          <w:bCs/>
          <w:sz w:val="18"/>
          <w:szCs w:val="18"/>
          <w:lang w:eastAsia="zh-CN"/>
        </w:rPr>
        <w:t>Combined average</w:t>
      </w:r>
      <w:r w:rsidR="00BC227E" w:rsidRPr="00572413">
        <w:rPr>
          <w:rFonts w:eastAsiaTheme="minorEastAsia"/>
          <w:b/>
          <w:bCs/>
          <w:sz w:val="18"/>
          <w:szCs w:val="18"/>
          <w:lang w:eastAsia="zh-CN"/>
        </w:rPr>
        <w:t xml:space="preserve"> </w:t>
      </w:r>
      <w:r w:rsidR="005A497A" w:rsidRPr="00572413">
        <w:rPr>
          <w:rFonts w:eastAsiaTheme="minorEastAsia"/>
          <w:b/>
          <w:bCs/>
          <w:sz w:val="18"/>
          <w:szCs w:val="18"/>
          <w:lang w:eastAsia="zh-CN"/>
        </w:rPr>
        <w:t>throughput</w:t>
      </w:r>
      <w:r w:rsidR="005A497A">
        <w:rPr>
          <w:rFonts w:eastAsiaTheme="minorEastAsia" w:hint="eastAsia"/>
          <w:b/>
          <w:bCs/>
          <w:sz w:val="18"/>
          <w:szCs w:val="18"/>
          <w:lang w:eastAsia="zh-CN"/>
        </w:rPr>
        <w:t xml:space="preserve"> </w:t>
      </w:r>
      <w:r w:rsidR="00876591" w:rsidRPr="0069563E">
        <w:rPr>
          <w:b/>
          <w:bCs/>
          <w:sz w:val="18"/>
          <w:szCs w:val="18"/>
        </w:rPr>
        <w:t xml:space="preserve">                                         </w:t>
      </w:r>
      <w:proofErr w:type="gramStart"/>
      <w:r w:rsidR="00876591" w:rsidRPr="0069563E">
        <w:rPr>
          <w:b/>
          <w:bCs/>
          <w:sz w:val="18"/>
          <w:szCs w:val="18"/>
        </w:rPr>
        <w:t xml:space="preserve">   (</w:t>
      </w:r>
      <w:proofErr w:type="gramEnd"/>
      <w:r w:rsidR="00876591" w:rsidRPr="0069563E">
        <w:rPr>
          <w:b/>
          <w:bCs/>
          <w:sz w:val="18"/>
          <w:szCs w:val="18"/>
        </w:rPr>
        <w:t>b)</w:t>
      </w:r>
      <w:r w:rsidR="005A497A">
        <w:rPr>
          <w:rFonts w:eastAsiaTheme="minorEastAsia" w:hint="eastAsia"/>
          <w:b/>
          <w:bCs/>
          <w:sz w:val="18"/>
          <w:szCs w:val="18"/>
          <w:lang w:eastAsia="zh-CN"/>
        </w:rPr>
        <w:t xml:space="preserve"> Per CW throughput </w:t>
      </w:r>
    </w:p>
    <w:p w14:paraId="07D47086" w14:textId="31334D93" w:rsidR="00272EEE" w:rsidRDefault="00876591" w:rsidP="00264FBD">
      <w:pPr>
        <w:jc w:val="center"/>
        <w:rPr>
          <w:b/>
          <w:bCs/>
          <w:sz w:val="18"/>
          <w:szCs w:val="18"/>
        </w:rPr>
      </w:pPr>
      <w:r w:rsidRPr="0069563E">
        <w:rPr>
          <w:b/>
          <w:bCs/>
          <w:sz w:val="18"/>
          <w:szCs w:val="18"/>
        </w:rPr>
        <w:t>Figure 2.2.1.1-</w:t>
      </w:r>
      <w:r w:rsidR="00EC48FB">
        <w:rPr>
          <w:rFonts w:hint="eastAsia"/>
          <w:b/>
          <w:bCs/>
          <w:sz w:val="18"/>
          <w:szCs w:val="18"/>
        </w:rPr>
        <w:t>5</w:t>
      </w:r>
      <w:r w:rsidRPr="0069563E">
        <w:rPr>
          <w:b/>
          <w:bCs/>
          <w:sz w:val="18"/>
          <w:szCs w:val="18"/>
        </w:rPr>
        <w:t xml:space="preserve"> Normalized </w:t>
      </w:r>
      <w:r w:rsidR="008F6851">
        <w:rPr>
          <w:rFonts w:hint="eastAsia"/>
          <w:b/>
          <w:bCs/>
          <w:sz w:val="18"/>
          <w:szCs w:val="18"/>
        </w:rPr>
        <w:t xml:space="preserve">PDSCH </w:t>
      </w:r>
      <w:r w:rsidRPr="0069563E">
        <w:rPr>
          <w:b/>
          <w:bCs/>
          <w:sz w:val="18"/>
          <w:szCs w:val="18"/>
        </w:rPr>
        <w:t>throughput of 8Tx8Rx with 8 layers,</w:t>
      </w:r>
      <w:r>
        <w:rPr>
          <w:b/>
          <w:bCs/>
          <w:sz w:val="18"/>
          <w:szCs w:val="18"/>
        </w:rPr>
        <w:t xml:space="preserve"> </w:t>
      </w:r>
      <w:r w:rsidR="00EC48FB">
        <w:rPr>
          <w:rFonts w:hint="eastAsia"/>
          <w:b/>
          <w:bCs/>
          <w:sz w:val="18"/>
          <w:szCs w:val="18"/>
        </w:rPr>
        <w:t>8</w:t>
      </w:r>
      <w:r>
        <w:rPr>
          <w:b/>
          <w:bCs/>
          <w:sz w:val="18"/>
          <w:szCs w:val="18"/>
        </w:rPr>
        <w:t xml:space="preserve"> AE</w:t>
      </w:r>
      <w:r w:rsidR="00EC48FB"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>random PMI vs. fixed PMI</w:t>
      </w:r>
    </w:p>
    <w:p w14:paraId="53188A18" w14:textId="77777777" w:rsidR="00876591" w:rsidRDefault="00876591" w:rsidP="00876591">
      <w:pPr>
        <w:rPr>
          <w:b/>
          <w:bCs/>
          <w:sz w:val="24"/>
          <w:szCs w:val="24"/>
          <w:u w:val="single"/>
        </w:rPr>
      </w:pPr>
    </w:p>
    <w:p w14:paraId="279734AA" w14:textId="2D24388A" w:rsidR="006173C2" w:rsidRDefault="00BB6055" w:rsidP="00BB6055">
      <w:pPr>
        <w:rPr>
          <w:noProof/>
        </w:rPr>
      </w:pPr>
      <w:r w:rsidRPr="00EB0C70">
        <w:rPr>
          <w:noProof/>
        </w:rPr>
        <w:drawing>
          <wp:inline distT="0" distB="0" distL="0" distR="0" wp14:anchorId="6199DC13" wp14:editId="669CABDA">
            <wp:extent cx="2823667" cy="1439186"/>
            <wp:effectExtent l="0" t="0" r="0" b="8890"/>
            <wp:docPr id="656468824" name="Picture 8" descr="A graph of data on a white background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A262808-2AE2-F38A-41A2-A33731154A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graph of data on a white background&#10;&#10;Description automatically generated">
                      <a:extLst>
                        <a:ext uri="{FF2B5EF4-FFF2-40B4-BE49-F238E27FC236}">
                          <a16:creationId xmlns:a16="http://schemas.microsoft.com/office/drawing/2014/main" id="{4A262808-2AE2-F38A-41A2-A33731154A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0292" cy="144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B0C70">
        <w:rPr>
          <w:noProof/>
        </w:rPr>
        <w:t xml:space="preserve"> </w:t>
      </w:r>
      <w:r w:rsidRPr="00EB0C70">
        <w:rPr>
          <w:noProof/>
        </w:rPr>
        <w:drawing>
          <wp:inline distT="0" distB="0" distL="0" distR="0" wp14:anchorId="2379BA11" wp14:editId="0FE3D8EC">
            <wp:extent cx="2823668" cy="1439186"/>
            <wp:effectExtent l="0" t="0" r="0" b="8890"/>
            <wp:docPr id="1464960803" name="Picture 2" descr="A graph of numbers and a bar char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AE5F3D1-7A56-A00D-8DAA-EB214B7F748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graph of numbers and a bar chart&#10;&#10;Description automatically generated">
                      <a:extLst>
                        <a:ext uri="{FF2B5EF4-FFF2-40B4-BE49-F238E27FC236}">
                          <a16:creationId xmlns:a16="http://schemas.microsoft.com/office/drawing/2014/main" id="{9AE5F3D1-7A56-A00D-8DAA-EB214B7F748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39" cy="1445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FA557" w14:textId="5A39300C" w:rsidR="00F81F93" w:rsidRDefault="008A0CA1" w:rsidP="00264FBD">
      <w:pPr>
        <w:jc w:val="center"/>
        <w:rPr>
          <w:noProof/>
        </w:rPr>
      </w:pPr>
      <w:r w:rsidRPr="0069563E">
        <w:rPr>
          <w:b/>
          <w:bCs/>
          <w:sz w:val="18"/>
          <w:szCs w:val="18"/>
        </w:rPr>
        <w:t>Figure 2.2.1.1-</w:t>
      </w:r>
      <w:r>
        <w:rPr>
          <w:rFonts w:hint="eastAsia"/>
          <w:b/>
          <w:bCs/>
          <w:sz w:val="18"/>
          <w:szCs w:val="18"/>
        </w:rPr>
        <w:t>6</w:t>
      </w:r>
      <w:r w:rsidRPr="0069563E">
        <w:rPr>
          <w:b/>
          <w:bCs/>
          <w:sz w:val="18"/>
          <w:szCs w:val="18"/>
        </w:rPr>
        <w:t xml:space="preserve"> </w:t>
      </w:r>
      <w:r w:rsidRPr="00F10F04">
        <w:rPr>
          <w:b/>
          <w:bCs/>
          <w:sz w:val="18"/>
          <w:szCs w:val="18"/>
        </w:rPr>
        <w:t xml:space="preserve">Histograms of PMI hypothesis </w:t>
      </w:r>
      <w:r w:rsidRPr="0069563E">
        <w:rPr>
          <w:b/>
          <w:bCs/>
          <w:sz w:val="18"/>
          <w:szCs w:val="18"/>
        </w:rPr>
        <w:t>of 8Tx8Rx with 8 layers,</w:t>
      </w:r>
      <w:r>
        <w:rPr>
          <w:b/>
          <w:bCs/>
          <w:sz w:val="18"/>
          <w:szCs w:val="18"/>
        </w:rPr>
        <w:t xml:space="preserve"> </w:t>
      </w:r>
      <w:r w:rsidR="008E6397">
        <w:rPr>
          <w:rFonts w:hint="eastAsia"/>
          <w:b/>
          <w:bCs/>
          <w:sz w:val="18"/>
          <w:szCs w:val="18"/>
        </w:rPr>
        <w:t>8</w:t>
      </w:r>
      <w:r>
        <w:rPr>
          <w:b/>
          <w:bCs/>
          <w:sz w:val="18"/>
          <w:szCs w:val="18"/>
        </w:rPr>
        <w:t>AE</w:t>
      </w:r>
      <w:r w:rsidR="001E0F1A"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FR1 Uma CDLC</w:t>
      </w:r>
      <w:r w:rsidR="001E0F1A">
        <w:rPr>
          <w:rFonts w:hint="eastAsia"/>
          <w:b/>
          <w:bCs/>
          <w:sz w:val="18"/>
          <w:szCs w:val="18"/>
        </w:rPr>
        <w:t xml:space="preserve"> vs. TDLC300-100</w:t>
      </w:r>
    </w:p>
    <w:p w14:paraId="6C2EC415" w14:textId="37D05D34" w:rsidR="006845E8" w:rsidRDefault="006845E8" w:rsidP="006845E8">
      <w:pPr>
        <w:pStyle w:val="TH"/>
        <w:rPr>
          <w:lang w:eastAsia="zh-CN"/>
        </w:rPr>
      </w:pPr>
      <w:r>
        <w:rPr>
          <w:rFonts w:hint="eastAsia"/>
          <w:lang w:eastAsia="zh-CN"/>
        </w:rPr>
        <w:lastRenderedPageBreak/>
        <w:t>Table 2.2.1.1-1 Results summary</w:t>
      </w:r>
      <w:r w:rsidR="009131DF">
        <w:rPr>
          <w:rFonts w:hint="eastAsia"/>
          <w:lang w:eastAsia="zh-CN"/>
        </w:rPr>
        <w:t xml:space="preserve"> of </w:t>
      </w:r>
      <w:r w:rsidR="009131DF">
        <w:rPr>
          <w:lang w:eastAsia="zh-CN"/>
        </w:rPr>
        <w:t>preferred</w:t>
      </w:r>
      <w:r w:rsidR="009131DF">
        <w:rPr>
          <w:rFonts w:hint="eastAsia"/>
          <w:lang w:eastAsia="zh-CN"/>
        </w:rPr>
        <w:t xml:space="preserve"> PMI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76"/>
        <w:gridCol w:w="1376"/>
        <w:gridCol w:w="1527"/>
        <w:gridCol w:w="1867"/>
      </w:tblGrid>
      <w:tr w:rsidR="009131DF" w14:paraId="3EEA289E" w14:textId="77777777" w:rsidTr="00264FBD">
        <w:trPr>
          <w:trHeight w:val="269"/>
          <w:jc w:val="center"/>
        </w:trPr>
        <w:tc>
          <w:tcPr>
            <w:tcW w:w="0" w:type="auto"/>
          </w:tcPr>
          <w:p w14:paraId="3467AA01" w14:textId="77777777" w:rsidR="009131DF" w:rsidRDefault="009131DF" w:rsidP="00264FBD">
            <w:pPr>
              <w:pStyle w:val="TAH"/>
            </w:pPr>
            <w:r>
              <w:rPr>
                <w:rFonts w:hint="eastAsia"/>
              </w:rPr>
              <w:t>BS antenna Config.</w:t>
            </w:r>
          </w:p>
        </w:tc>
        <w:tc>
          <w:tcPr>
            <w:tcW w:w="0" w:type="auto"/>
          </w:tcPr>
          <w:p w14:paraId="07F1C115" w14:textId="77777777" w:rsidR="009131DF" w:rsidRDefault="009131DF" w:rsidP="00264FBD">
            <w:pPr>
              <w:pStyle w:val="TAH"/>
            </w:pPr>
            <w:r>
              <w:rPr>
                <w:rFonts w:hint="eastAsia"/>
              </w:rPr>
              <w:t>Port mapping</w:t>
            </w:r>
          </w:p>
        </w:tc>
        <w:tc>
          <w:tcPr>
            <w:tcW w:w="0" w:type="auto"/>
          </w:tcPr>
          <w:p w14:paraId="6088F880" w14:textId="77777777" w:rsidR="009131DF" w:rsidRDefault="009131DF" w:rsidP="00264FBD">
            <w:pPr>
              <w:pStyle w:val="TAH"/>
            </w:pPr>
            <w:r>
              <w:t>Channel</w:t>
            </w:r>
            <w:r>
              <w:rPr>
                <w:rFonts w:hint="eastAsia"/>
              </w:rPr>
              <w:t xml:space="preserve"> model</w:t>
            </w:r>
          </w:p>
        </w:tc>
        <w:tc>
          <w:tcPr>
            <w:tcW w:w="0" w:type="auto"/>
          </w:tcPr>
          <w:p w14:paraId="2D01F393" w14:textId="15160B01" w:rsidR="009131DF" w:rsidRDefault="009131DF" w:rsidP="00264FBD">
            <w:pPr>
              <w:pStyle w:val="TAH"/>
            </w:pPr>
            <w:r>
              <w:t>Preferred</w:t>
            </w:r>
            <w:r w:rsidR="00520963">
              <w:rPr>
                <w:rFonts w:hint="eastAsia"/>
                <w:lang w:eastAsia="zh-CN"/>
              </w:rPr>
              <w:t xml:space="preserve"> top 4</w:t>
            </w:r>
            <w:r>
              <w:rPr>
                <w:rFonts w:hint="eastAsia"/>
              </w:rPr>
              <w:t xml:space="preserve"> PMI</w:t>
            </w:r>
          </w:p>
        </w:tc>
      </w:tr>
      <w:tr w:rsidR="00C82479" w14:paraId="54BDECF8" w14:textId="77777777">
        <w:trPr>
          <w:jc w:val="center"/>
        </w:trPr>
        <w:tc>
          <w:tcPr>
            <w:tcW w:w="0" w:type="auto"/>
            <w:vMerge w:val="restart"/>
          </w:tcPr>
          <w:p w14:paraId="0317A38C" w14:textId="39B75FDB" w:rsidR="00C82479" w:rsidRDefault="00C82479" w:rsidP="00264FBD">
            <w:pPr>
              <w:pStyle w:val="TAC"/>
            </w:pPr>
            <w:r>
              <w:rPr>
                <w:rFonts w:hint="eastAsia"/>
              </w:rPr>
              <w:t>128AE</w:t>
            </w:r>
          </w:p>
        </w:tc>
        <w:tc>
          <w:tcPr>
            <w:tcW w:w="0" w:type="auto"/>
            <w:vMerge w:val="restart"/>
          </w:tcPr>
          <w:p w14:paraId="3CE9D587" w14:textId="13EA281A" w:rsidR="00C82479" w:rsidRDefault="00C82479" w:rsidP="00264FBD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0" w:type="auto"/>
          </w:tcPr>
          <w:p w14:paraId="71B17833" w14:textId="4367877C" w:rsidR="00C82479" w:rsidRDefault="00052132" w:rsidP="00264FBD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089B9C0A" w14:textId="5858CDE3" w:rsidR="00C82479" w:rsidRDefault="00B2666E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2, 6, 10, 14</w:t>
            </w:r>
          </w:p>
        </w:tc>
      </w:tr>
      <w:tr w:rsidR="00C82479" w14:paraId="7D91C5A1" w14:textId="77777777">
        <w:trPr>
          <w:jc w:val="center"/>
        </w:trPr>
        <w:tc>
          <w:tcPr>
            <w:tcW w:w="0" w:type="auto"/>
            <w:vMerge/>
          </w:tcPr>
          <w:p w14:paraId="1538CEEC" w14:textId="77777777" w:rsidR="00C82479" w:rsidRDefault="00C82479" w:rsidP="00264FBD">
            <w:pPr>
              <w:pStyle w:val="TAC"/>
            </w:pPr>
          </w:p>
        </w:tc>
        <w:tc>
          <w:tcPr>
            <w:tcW w:w="0" w:type="auto"/>
            <w:vMerge/>
          </w:tcPr>
          <w:p w14:paraId="3F66EBA2" w14:textId="74610D5B" w:rsidR="00C82479" w:rsidRDefault="00C82479" w:rsidP="00264FBD">
            <w:pPr>
              <w:pStyle w:val="TAC"/>
            </w:pPr>
          </w:p>
        </w:tc>
        <w:tc>
          <w:tcPr>
            <w:tcW w:w="0" w:type="auto"/>
          </w:tcPr>
          <w:p w14:paraId="6A6A6CA8" w14:textId="59239EAF" w:rsidR="00C82479" w:rsidRDefault="00C82479" w:rsidP="00264FBD">
            <w:pPr>
              <w:pStyle w:val="TAC"/>
            </w:pPr>
            <w:r>
              <w:rPr>
                <w:rFonts w:hint="eastAsia"/>
              </w:rPr>
              <w:t>TDLC300-100</w:t>
            </w:r>
          </w:p>
        </w:tc>
        <w:tc>
          <w:tcPr>
            <w:tcW w:w="0" w:type="auto"/>
          </w:tcPr>
          <w:p w14:paraId="2DB1157A" w14:textId="16EAB909" w:rsidR="00C82479" w:rsidRDefault="00C84CB1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3, 7, 11, 15</w:t>
            </w:r>
          </w:p>
        </w:tc>
      </w:tr>
      <w:tr w:rsidR="00C82479" w14:paraId="52B078B1" w14:textId="77777777">
        <w:trPr>
          <w:jc w:val="center"/>
        </w:trPr>
        <w:tc>
          <w:tcPr>
            <w:tcW w:w="0" w:type="auto"/>
            <w:vMerge/>
          </w:tcPr>
          <w:p w14:paraId="5C57A94C" w14:textId="77777777" w:rsidR="00C82479" w:rsidRDefault="00C82479" w:rsidP="00264FBD">
            <w:pPr>
              <w:pStyle w:val="TAC"/>
            </w:pPr>
          </w:p>
        </w:tc>
        <w:tc>
          <w:tcPr>
            <w:tcW w:w="0" w:type="auto"/>
            <w:vMerge w:val="restart"/>
          </w:tcPr>
          <w:p w14:paraId="2A06B389" w14:textId="5B23805B" w:rsidR="00C82479" w:rsidRDefault="00C82479" w:rsidP="00264FBD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0" w:type="auto"/>
          </w:tcPr>
          <w:p w14:paraId="5E2249F6" w14:textId="34CD8088" w:rsidR="00C82479" w:rsidRDefault="00052132" w:rsidP="00264FBD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3D0A6423" w14:textId="3A1B35CA" w:rsidR="00C82479" w:rsidRDefault="007A54B3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2, 6, 10, 14</w:t>
            </w:r>
          </w:p>
        </w:tc>
      </w:tr>
      <w:tr w:rsidR="00C82479" w14:paraId="1650FF13" w14:textId="77777777">
        <w:trPr>
          <w:jc w:val="center"/>
        </w:trPr>
        <w:tc>
          <w:tcPr>
            <w:tcW w:w="0" w:type="auto"/>
            <w:vMerge/>
          </w:tcPr>
          <w:p w14:paraId="5713004E" w14:textId="77777777" w:rsidR="00C82479" w:rsidRDefault="00C82479" w:rsidP="00264FBD">
            <w:pPr>
              <w:pStyle w:val="TAC"/>
            </w:pPr>
          </w:p>
        </w:tc>
        <w:tc>
          <w:tcPr>
            <w:tcW w:w="0" w:type="auto"/>
            <w:vMerge/>
          </w:tcPr>
          <w:p w14:paraId="0EFFA0A8" w14:textId="77777777" w:rsidR="00C82479" w:rsidRDefault="00C82479" w:rsidP="00264FBD">
            <w:pPr>
              <w:pStyle w:val="TAC"/>
            </w:pPr>
          </w:p>
        </w:tc>
        <w:tc>
          <w:tcPr>
            <w:tcW w:w="0" w:type="auto"/>
          </w:tcPr>
          <w:p w14:paraId="7FC30B38" w14:textId="5B9E4B62" w:rsidR="00C82479" w:rsidRDefault="00C82479" w:rsidP="00264FBD">
            <w:pPr>
              <w:pStyle w:val="TAC"/>
            </w:pPr>
            <w:r>
              <w:rPr>
                <w:rFonts w:hint="eastAsia"/>
              </w:rPr>
              <w:t>TDLC300-100</w:t>
            </w:r>
          </w:p>
        </w:tc>
        <w:tc>
          <w:tcPr>
            <w:tcW w:w="0" w:type="auto"/>
          </w:tcPr>
          <w:p w14:paraId="071D9E5D" w14:textId="70B84ECB" w:rsidR="00C82479" w:rsidRDefault="00054169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8, 9, 11, 12</w:t>
            </w:r>
          </w:p>
        </w:tc>
      </w:tr>
      <w:tr w:rsidR="00C82479" w14:paraId="174FDED8" w14:textId="77777777">
        <w:trPr>
          <w:jc w:val="center"/>
        </w:trPr>
        <w:tc>
          <w:tcPr>
            <w:tcW w:w="0" w:type="auto"/>
            <w:vMerge w:val="restart"/>
          </w:tcPr>
          <w:p w14:paraId="3C56329A" w14:textId="1BCC8D4E" w:rsidR="00C82479" w:rsidRDefault="00C82479" w:rsidP="00264FBD">
            <w:pPr>
              <w:pStyle w:val="TAC"/>
            </w:pPr>
            <w:r>
              <w:rPr>
                <w:rFonts w:hint="eastAsia"/>
                <w:lang w:eastAsia="zh-CN"/>
              </w:rPr>
              <w:t>64</w:t>
            </w:r>
            <w:r>
              <w:rPr>
                <w:rFonts w:hint="eastAsia"/>
              </w:rPr>
              <w:t>AE</w:t>
            </w:r>
          </w:p>
        </w:tc>
        <w:tc>
          <w:tcPr>
            <w:tcW w:w="0" w:type="auto"/>
          </w:tcPr>
          <w:p w14:paraId="51E00859" w14:textId="7C9B913E" w:rsidR="00C82479" w:rsidRDefault="00C82479" w:rsidP="00264FBD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0" w:type="auto"/>
          </w:tcPr>
          <w:p w14:paraId="1AAD2656" w14:textId="12CCA5AA" w:rsidR="00C82479" w:rsidRDefault="00052132" w:rsidP="00264FBD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2CA37F1A" w14:textId="17E3066F" w:rsidR="00C82479" w:rsidRDefault="00712228" w:rsidP="00264FB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0, 3</w:t>
            </w:r>
            <w:r w:rsidR="00520963">
              <w:rPr>
                <w:rFonts w:hint="eastAsia"/>
                <w:lang w:eastAsia="zh-CN"/>
              </w:rPr>
              <w:t>, 11, 15</w:t>
            </w:r>
          </w:p>
        </w:tc>
      </w:tr>
      <w:tr w:rsidR="00C82479" w14:paraId="496E99B2" w14:textId="77777777" w:rsidTr="00B53308">
        <w:trPr>
          <w:jc w:val="center"/>
        </w:trPr>
        <w:tc>
          <w:tcPr>
            <w:tcW w:w="0" w:type="auto"/>
            <w:vMerge/>
          </w:tcPr>
          <w:p w14:paraId="25929828" w14:textId="77777777" w:rsidR="00C82479" w:rsidRDefault="00C82479" w:rsidP="00B53308">
            <w:pPr>
              <w:pStyle w:val="TAC"/>
            </w:pPr>
          </w:p>
        </w:tc>
        <w:tc>
          <w:tcPr>
            <w:tcW w:w="0" w:type="auto"/>
          </w:tcPr>
          <w:p w14:paraId="03E40C07" w14:textId="330B19DB" w:rsidR="00C82479" w:rsidRDefault="00C82479" w:rsidP="00B53308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0" w:type="auto"/>
          </w:tcPr>
          <w:p w14:paraId="5EAE25AF" w14:textId="16BBEE7D" w:rsidR="00C82479" w:rsidRDefault="00052132" w:rsidP="00B53308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59E88CCE" w14:textId="21F539AB" w:rsidR="00C82479" w:rsidRDefault="00643E66" w:rsidP="00B533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1, 3, 9, 11</w:t>
            </w:r>
          </w:p>
        </w:tc>
      </w:tr>
      <w:tr w:rsidR="00C82479" w14:paraId="030078B3" w14:textId="77777777" w:rsidTr="00B53308">
        <w:trPr>
          <w:jc w:val="center"/>
        </w:trPr>
        <w:tc>
          <w:tcPr>
            <w:tcW w:w="0" w:type="auto"/>
            <w:vMerge w:val="restart"/>
          </w:tcPr>
          <w:p w14:paraId="3488DF28" w14:textId="0299B1FB" w:rsidR="00C82479" w:rsidRDefault="00C82479" w:rsidP="00A901A1">
            <w:pPr>
              <w:pStyle w:val="TAC"/>
            </w:pPr>
            <w:r>
              <w:rPr>
                <w:rFonts w:hint="eastAsia"/>
                <w:lang w:eastAsia="zh-CN"/>
              </w:rPr>
              <w:t>8</w:t>
            </w:r>
            <w:r>
              <w:rPr>
                <w:rFonts w:hint="eastAsia"/>
              </w:rPr>
              <w:t>AE</w:t>
            </w:r>
          </w:p>
        </w:tc>
        <w:tc>
          <w:tcPr>
            <w:tcW w:w="0" w:type="auto"/>
            <w:vMerge w:val="restart"/>
          </w:tcPr>
          <w:p w14:paraId="01E5D17C" w14:textId="07CDE307" w:rsidR="00C82479" w:rsidRDefault="00C82479" w:rsidP="00A901A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 to 1</w:t>
            </w:r>
          </w:p>
        </w:tc>
        <w:tc>
          <w:tcPr>
            <w:tcW w:w="0" w:type="auto"/>
          </w:tcPr>
          <w:p w14:paraId="68A22E41" w14:textId="2384470E" w:rsidR="00C82479" w:rsidRDefault="00052132" w:rsidP="00A901A1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30D553E6" w14:textId="16760197" w:rsidR="00C82479" w:rsidRDefault="0089583B" w:rsidP="00A901A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1, 3, 9, 11</w:t>
            </w:r>
          </w:p>
        </w:tc>
      </w:tr>
      <w:tr w:rsidR="00C82479" w14:paraId="50429063" w14:textId="77777777" w:rsidTr="00B53308">
        <w:trPr>
          <w:jc w:val="center"/>
        </w:trPr>
        <w:tc>
          <w:tcPr>
            <w:tcW w:w="0" w:type="auto"/>
            <w:vMerge/>
          </w:tcPr>
          <w:p w14:paraId="24BCC8D7" w14:textId="77777777" w:rsidR="00C82479" w:rsidRDefault="00C82479" w:rsidP="00A901A1">
            <w:pPr>
              <w:pStyle w:val="TAC"/>
              <w:rPr>
                <w:lang w:eastAsia="zh-CN"/>
              </w:rPr>
            </w:pPr>
          </w:p>
        </w:tc>
        <w:tc>
          <w:tcPr>
            <w:tcW w:w="0" w:type="auto"/>
            <w:vMerge/>
          </w:tcPr>
          <w:p w14:paraId="7971A962" w14:textId="2484476D" w:rsidR="00C82479" w:rsidRDefault="00C82479" w:rsidP="00A901A1">
            <w:pPr>
              <w:pStyle w:val="TAC"/>
            </w:pPr>
          </w:p>
        </w:tc>
        <w:tc>
          <w:tcPr>
            <w:tcW w:w="0" w:type="auto"/>
          </w:tcPr>
          <w:p w14:paraId="187C072B" w14:textId="3B738E2D" w:rsidR="00C82479" w:rsidRDefault="00C82479" w:rsidP="00A901A1">
            <w:pPr>
              <w:pStyle w:val="TAC"/>
            </w:pPr>
            <w:r>
              <w:rPr>
                <w:rFonts w:hint="eastAsia"/>
              </w:rPr>
              <w:t>TDLC300-100</w:t>
            </w:r>
          </w:p>
        </w:tc>
        <w:tc>
          <w:tcPr>
            <w:tcW w:w="0" w:type="auto"/>
          </w:tcPr>
          <w:p w14:paraId="692BCC1E" w14:textId="47851309" w:rsidR="00C82479" w:rsidRDefault="00263FE3" w:rsidP="00A901A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9, 10, 11, 13</w:t>
            </w:r>
          </w:p>
        </w:tc>
      </w:tr>
    </w:tbl>
    <w:p w14:paraId="0490524B" w14:textId="77777777" w:rsidR="009131DF" w:rsidRDefault="009131DF" w:rsidP="006845E8">
      <w:pPr>
        <w:pStyle w:val="TH"/>
        <w:rPr>
          <w:lang w:eastAsia="zh-CN"/>
        </w:rPr>
      </w:pPr>
    </w:p>
    <w:p w14:paraId="11E9F4A2" w14:textId="25062177" w:rsidR="00E81992" w:rsidRDefault="00E81992" w:rsidP="00E81992">
      <w:pPr>
        <w:pStyle w:val="TH"/>
        <w:rPr>
          <w:lang w:eastAsia="zh-CN"/>
        </w:rPr>
      </w:pPr>
      <w:r>
        <w:rPr>
          <w:rFonts w:hint="eastAsia"/>
          <w:lang w:eastAsia="zh-CN"/>
        </w:rPr>
        <w:t>Table 2.2.1.</w:t>
      </w:r>
      <w:r w:rsidR="0065630D"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 xml:space="preserve">-2 Results summary of SNR at 70% normalized </w:t>
      </w:r>
      <w:r>
        <w:rPr>
          <w:lang w:eastAsia="zh-CN"/>
        </w:rPr>
        <w:t>throughput</w:t>
      </w:r>
      <w:r>
        <w:rPr>
          <w:rFonts w:hint="eastAsia"/>
          <w:lang w:eastAsia="zh-CN"/>
        </w:rPr>
        <w:t xml:space="preserve">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76"/>
        <w:gridCol w:w="1376"/>
        <w:gridCol w:w="1527"/>
        <w:gridCol w:w="1736"/>
        <w:gridCol w:w="616"/>
        <w:gridCol w:w="616"/>
        <w:gridCol w:w="1096"/>
      </w:tblGrid>
      <w:tr w:rsidR="00E81992" w14:paraId="0FFCDB9C" w14:textId="77777777">
        <w:trPr>
          <w:trHeight w:val="350"/>
          <w:jc w:val="center"/>
        </w:trPr>
        <w:tc>
          <w:tcPr>
            <w:tcW w:w="0" w:type="auto"/>
            <w:vMerge w:val="restart"/>
          </w:tcPr>
          <w:p w14:paraId="575AA286" w14:textId="77777777" w:rsidR="00E81992" w:rsidRDefault="00E81992">
            <w:pPr>
              <w:pStyle w:val="TAH"/>
            </w:pPr>
            <w:r>
              <w:rPr>
                <w:rFonts w:hint="eastAsia"/>
              </w:rPr>
              <w:t>BS antenna Config.</w:t>
            </w:r>
          </w:p>
        </w:tc>
        <w:tc>
          <w:tcPr>
            <w:tcW w:w="0" w:type="auto"/>
            <w:vMerge w:val="restart"/>
          </w:tcPr>
          <w:p w14:paraId="4B19C6F2" w14:textId="77777777" w:rsidR="00E81992" w:rsidRDefault="00E81992">
            <w:pPr>
              <w:pStyle w:val="TAH"/>
            </w:pPr>
            <w:r>
              <w:rPr>
                <w:rFonts w:hint="eastAsia"/>
              </w:rPr>
              <w:t>Port mapping</w:t>
            </w:r>
          </w:p>
        </w:tc>
        <w:tc>
          <w:tcPr>
            <w:tcW w:w="0" w:type="auto"/>
            <w:vMerge w:val="restart"/>
          </w:tcPr>
          <w:p w14:paraId="36F20AB4" w14:textId="77777777" w:rsidR="00E81992" w:rsidRDefault="00E81992">
            <w:pPr>
              <w:pStyle w:val="TAH"/>
            </w:pPr>
            <w:r>
              <w:t>Channel</w:t>
            </w:r>
            <w:r>
              <w:rPr>
                <w:rFonts w:hint="eastAsia"/>
              </w:rPr>
              <w:t xml:space="preserve"> model</w:t>
            </w:r>
          </w:p>
        </w:tc>
        <w:tc>
          <w:tcPr>
            <w:tcW w:w="0" w:type="auto"/>
            <w:vMerge w:val="restart"/>
          </w:tcPr>
          <w:p w14:paraId="7E917E98" w14:textId="77777777" w:rsidR="00E81992" w:rsidRDefault="00E81992">
            <w:pPr>
              <w:pStyle w:val="TAH"/>
            </w:pPr>
            <w:r>
              <w:rPr>
                <w:rFonts w:hint="eastAsia"/>
              </w:rPr>
              <w:t>PMI configuration</w:t>
            </w:r>
          </w:p>
        </w:tc>
        <w:tc>
          <w:tcPr>
            <w:tcW w:w="0" w:type="auto"/>
            <w:gridSpan w:val="3"/>
          </w:tcPr>
          <w:p w14:paraId="2EB279F1" w14:textId="4080B4B4" w:rsidR="00E81992" w:rsidRDefault="00E81992">
            <w:pPr>
              <w:pStyle w:val="TAH"/>
            </w:pPr>
            <w:r>
              <w:rPr>
                <w:rFonts w:hint="eastAsia"/>
              </w:rPr>
              <w:t xml:space="preserve">SNR at 70% </w:t>
            </w:r>
            <w:proofErr w:type="spellStart"/>
            <w:r>
              <w:rPr>
                <w:rFonts w:hint="eastAsia"/>
              </w:rPr>
              <w:t>NThp</w:t>
            </w:r>
            <w:proofErr w:type="spellEnd"/>
            <w:r>
              <w:rPr>
                <w:rFonts w:hint="eastAsia"/>
              </w:rPr>
              <w:t xml:space="preserve">. </w:t>
            </w:r>
            <w:r w:rsidR="00581C87">
              <w:t>[dB]</w:t>
            </w:r>
          </w:p>
        </w:tc>
      </w:tr>
      <w:tr w:rsidR="00E81992" w14:paraId="2C11D707" w14:textId="77777777">
        <w:trPr>
          <w:trHeight w:val="190"/>
          <w:jc w:val="center"/>
        </w:trPr>
        <w:tc>
          <w:tcPr>
            <w:tcW w:w="0" w:type="auto"/>
            <w:vMerge/>
          </w:tcPr>
          <w:p w14:paraId="7281A6F7" w14:textId="77777777" w:rsidR="00E81992" w:rsidRDefault="00E81992">
            <w:pPr>
              <w:pStyle w:val="TAH"/>
            </w:pPr>
          </w:p>
        </w:tc>
        <w:tc>
          <w:tcPr>
            <w:tcW w:w="0" w:type="auto"/>
            <w:vMerge/>
          </w:tcPr>
          <w:p w14:paraId="72EF53E1" w14:textId="77777777" w:rsidR="00E81992" w:rsidRDefault="00E81992">
            <w:pPr>
              <w:pStyle w:val="TAH"/>
            </w:pPr>
          </w:p>
        </w:tc>
        <w:tc>
          <w:tcPr>
            <w:tcW w:w="0" w:type="auto"/>
            <w:vMerge/>
          </w:tcPr>
          <w:p w14:paraId="6271CC35" w14:textId="77777777" w:rsidR="00E81992" w:rsidRDefault="00E81992">
            <w:pPr>
              <w:pStyle w:val="TAH"/>
            </w:pPr>
          </w:p>
        </w:tc>
        <w:tc>
          <w:tcPr>
            <w:tcW w:w="0" w:type="auto"/>
            <w:vMerge/>
          </w:tcPr>
          <w:p w14:paraId="42B3F5A1" w14:textId="77777777" w:rsidR="00E81992" w:rsidRDefault="00E81992">
            <w:pPr>
              <w:pStyle w:val="TAH"/>
            </w:pPr>
          </w:p>
        </w:tc>
        <w:tc>
          <w:tcPr>
            <w:tcW w:w="0" w:type="auto"/>
          </w:tcPr>
          <w:p w14:paraId="0CE2FC4E" w14:textId="77777777" w:rsidR="00E81992" w:rsidRDefault="00E81992">
            <w:pPr>
              <w:pStyle w:val="TAH"/>
            </w:pPr>
            <w:r>
              <w:rPr>
                <w:rFonts w:hint="eastAsia"/>
              </w:rPr>
              <w:t>CW0</w:t>
            </w:r>
          </w:p>
        </w:tc>
        <w:tc>
          <w:tcPr>
            <w:tcW w:w="0" w:type="auto"/>
          </w:tcPr>
          <w:p w14:paraId="7AF5F581" w14:textId="77777777" w:rsidR="00E81992" w:rsidRDefault="00E81992">
            <w:pPr>
              <w:pStyle w:val="TAH"/>
            </w:pPr>
            <w:r>
              <w:rPr>
                <w:rFonts w:hint="eastAsia"/>
              </w:rPr>
              <w:t>CW1</w:t>
            </w:r>
          </w:p>
        </w:tc>
        <w:tc>
          <w:tcPr>
            <w:tcW w:w="0" w:type="auto"/>
          </w:tcPr>
          <w:p w14:paraId="48D84668" w14:textId="5AD33E7F" w:rsidR="00E81992" w:rsidRDefault="00421C9B">
            <w:pPr>
              <w:pStyle w:val="TAH"/>
            </w:pPr>
            <w:r>
              <w:t>Combined</w:t>
            </w:r>
          </w:p>
        </w:tc>
      </w:tr>
      <w:tr w:rsidR="00E81992" w14:paraId="022A22FF" w14:textId="77777777">
        <w:trPr>
          <w:jc w:val="center"/>
        </w:trPr>
        <w:tc>
          <w:tcPr>
            <w:tcW w:w="0" w:type="auto"/>
            <w:vMerge w:val="restart"/>
          </w:tcPr>
          <w:p w14:paraId="4372F9D0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128AE</w:t>
            </w:r>
          </w:p>
        </w:tc>
        <w:tc>
          <w:tcPr>
            <w:tcW w:w="0" w:type="auto"/>
            <w:vMerge w:val="restart"/>
          </w:tcPr>
          <w:p w14:paraId="2CE68B56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FC</w:t>
            </w:r>
          </w:p>
        </w:tc>
        <w:tc>
          <w:tcPr>
            <w:tcW w:w="0" w:type="auto"/>
            <w:vMerge w:val="restart"/>
          </w:tcPr>
          <w:p w14:paraId="237C35DD" w14:textId="26D1D852" w:rsidR="00E81992" w:rsidRDefault="0005213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6F2B2E08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6691E56F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20.5</w:t>
            </w:r>
          </w:p>
        </w:tc>
        <w:tc>
          <w:tcPr>
            <w:tcW w:w="0" w:type="auto"/>
          </w:tcPr>
          <w:p w14:paraId="061BCF56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0" w:type="auto"/>
          </w:tcPr>
          <w:p w14:paraId="73EDBAF4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17.5</w:t>
            </w:r>
          </w:p>
        </w:tc>
      </w:tr>
      <w:tr w:rsidR="00E81992" w14:paraId="6B74A310" w14:textId="77777777" w:rsidTr="00BF2D08">
        <w:trPr>
          <w:jc w:val="center"/>
        </w:trPr>
        <w:tc>
          <w:tcPr>
            <w:tcW w:w="0" w:type="auto"/>
            <w:vMerge/>
          </w:tcPr>
          <w:p w14:paraId="258D49F5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385B141F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191FCB1F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73C02047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2CA33097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27</w:t>
            </w:r>
          </w:p>
        </w:tc>
        <w:tc>
          <w:tcPr>
            <w:tcW w:w="0" w:type="auto"/>
          </w:tcPr>
          <w:p w14:paraId="0B8BE0CF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7.5</w:t>
            </w:r>
          </w:p>
        </w:tc>
        <w:tc>
          <w:tcPr>
            <w:tcW w:w="0" w:type="auto"/>
          </w:tcPr>
          <w:p w14:paraId="103C1169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25.1</w:t>
            </w:r>
          </w:p>
        </w:tc>
      </w:tr>
      <w:tr w:rsidR="00E81992" w14:paraId="1269E1F1" w14:textId="77777777">
        <w:trPr>
          <w:jc w:val="center"/>
        </w:trPr>
        <w:tc>
          <w:tcPr>
            <w:tcW w:w="0" w:type="auto"/>
            <w:vMerge/>
          </w:tcPr>
          <w:p w14:paraId="74A0864F" w14:textId="77777777" w:rsidR="00E81992" w:rsidRDefault="00E81992">
            <w:pPr>
              <w:pStyle w:val="TAC"/>
            </w:pPr>
          </w:p>
        </w:tc>
        <w:tc>
          <w:tcPr>
            <w:tcW w:w="0" w:type="auto"/>
            <w:vMerge w:val="restart"/>
          </w:tcPr>
          <w:p w14:paraId="4D4D7B4F" w14:textId="77777777" w:rsidR="00E81992" w:rsidRDefault="00E81992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0" w:type="auto"/>
            <w:vMerge/>
          </w:tcPr>
          <w:p w14:paraId="30807438" w14:textId="77777777" w:rsidR="00E81992" w:rsidRDefault="00E81992">
            <w:pPr>
              <w:pStyle w:val="TAC"/>
            </w:pPr>
          </w:p>
        </w:tc>
        <w:tc>
          <w:tcPr>
            <w:tcW w:w="0" w:type="auto"/>
          </w:tcPr>
          <w:p w14:paraId="4AF75F1C" w14:textId="77777777" w:rsidR="00E81992" w:rsidRDefault="00E81992">
            <w:pPr>
              <w:pStyle w:val="TAC"/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0F089C0D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</w:t>
            </w:r>
          </w:p>
        </w:tc>
        <w:tc>
          <w:tcPr>
            <w:tcW w:w="0" w:type="auto"/>
          </w:tcPr>
          <w:p w14:paraId="58576142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22.5</w:t>
            </w:r>
          </w:p>
        </w:tc>
        <w:tc>
          <w:tcPr>
            <w:tcW w:w="0" w:type="auto"/>
          </w:tcPr>
          <w:p w14:paraId="2B3B0635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20.7</w:t>
            </w:r>
          </w:p>
        </w:tc>
      </w:tr>
      <w:tr w:rsidR="00E81992" w14:paraId="7C41E378" w14:textId="77777777" w:rsidTr="00BF2D08">
        <w:trPr>
          <w:jc w:val="center"/>
        </w:trPr>
        <w:tc>
          <w:tcPr>
            <w:tcW w:w="0" w:type="auto"/>
            <w:vMerge/>
          </w:tcPr>
          <w:p w14:paraId="030DA75B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3DDA0881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70850A6A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3AED7547" w14:textId="77777777" w:rsidR="00E81992" w:rsidRDefault="00E81992" w:rsidP="00BF2D08">
            <w:pPr>
              <w:pStyle w:val="TAC"/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42B8E681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0.5</w:t>
            </w:r>
          </w:p>
        </w:tc>
        <w:tc>
          <w:tcPr>
            <w:tcW w:w="0" w:type="auto"/>
          </w:tcPr>
          <w:p w14:paraId="4A6FC82B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28.3</w:t>
            </w:r>
          </w:p>
        </w:tc>
        <w:tc>
          <w:tcPr>
            <w:tcW w:w="0" w:type="auto"/>
          </w:tcPr>
          <w:p w14:paraId="3D5EE347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26.5</w:t>
            </w:r>
          </w:p>
        </w:tc>
      </w:tr>
      <w:tr w:rsidR="00E81992" w14:paraId="143E5EA3" w14:textId="77777777" w:rsidTr="00BF2D08">
        <w:trPr>
          <w:jc w:val="center"/>
        </w:trPr>
        <w:tc>
          <w:tcPr>
            <w:tcW w:w="0" w:type="auto"/>
            <w:vMerge w:val="restart"/>
          </w:tcPr>
          <w:p w14:paraId="06C07A25" w14:textId="77777777" w:rsidR="00E81992" w:rsidRDefault="00E81992" w:rsidP="00BF2D08">
            <w:pPr>
              <w:pStyle w:val="TAC"/>
            </w:pPr>
            <w:r>
              <w:rPr>
                <w:rFonts w:hint="eastAsia"/>
                <w:lang w:eastAsia="zh-CN"/>
              </w:rPr>
              <w:t>64</w:t>
            </w:r>
            <w:r>
              <w:rPr>
                <w:rFonts w:hint="eastAsia"/>
              </w:rPr>
              <w:t>AE</w:t>
            </w:r>
          </w:p>
        </w:tc>
        <w:tc>
          <w:tcPr>
            <w:tcW w:w="0" w:type="auto"/>
            <w:vMerge w:val="restart"/>
          </w:tcPr>
          <w:p w14:paraId="211A812F" w14:textId="77777777" w:rsidR="00E81992" w:rsidRDefault="00E81992" w:rsidP="00BF2D08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0" w:type="auto"/>
            <w:vMerge w:val="restart"/>
          </w:tcPr>
          <w:p w14:paraId="10DAB434" w14:textId="3C7FAF00" w:rsidR="00E81992" w:rsidRDefault="00052132" w:rsidP="00BF2D08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313FF759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7E00DD9B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NA</w:t>
            </w:r>
          </w:p>
        </w:tc>
        <w:tc>
          <w:tcPr>
            <w:tcW w:w="0" w:type="auto"/>
          </w:tcPr>
          <w:p w14:paraId="02428011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17</w:t>
            </w:r>
          </w:p>
        </w:tc>
        <w:tc>
          <w:tcPr>
            <w:tcW w:w="0" w:type="auto"/>
          </w:tcPr>
          <w:p w14:paraId="4C37D049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NA</w:t>
            </w:r>
          </w:p>
        </w:tc>
      </w:tr>
      <w:tr w:rsidR="00E81992" w14:paraId="43F6C227" w14:textId="77777777" w:rsidTr="00BF2D08">
        <w:trPr>
          <w:jc w:val="center"/>
        </w:trPr>
        <w:tc>
          <w:tcPr>
            <w:tcW w:w="0" w:type="auto"/>
            <w:vMerge/>
          </w:tcPr>
          <w:p w14:paraId="37C13CBA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0B43772D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363FB764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456B3A17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3DA05820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NA</w:t>
            </w:r>
          </w:p>
        </w:tc>
        <w:tc>
          <w:tcPr>
            <w:tcW w:w="0" w:type="auto"/>
          </w:tcPr>
          <w:p w14:paraId="4B61A050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0" w:type="auto"/>
          </w:tcPr>
          <w:p w14:paraId="7B4FEAFC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NA</w:t>
            </w:r>
          </w:p>
        </w:tc>
      </w:tr>
      <w:tr w:rsidR="00E81992" w14:paraId="33EBF5DB" w14:textId="77777777" w:rsidTr="00BF2D08">
        <w:trPr>
          <w:jc w:val="center"/>
        </w:trPr>
        <w:tc>
          <w:tcPr>
            <w:tcW w:w="0" w:type="auto"/>
            <w:vMerge/>
          </w:tcPr>
          <w:p w14:paraId="6C832EB4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 w:val="restart"/>
          </w:tcPr>
          <w:p w14:paraId="7FA395BD" w14:textId="77777777" w:rsidR="00E81992" w:rsidRDefault="00E81992" w:rsidP="00BF2D08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0" w:type="auto"/>
            <w:vMerge/>
          </w:tcPr>
          <w:p w14:paraId="41B478A8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4385AEC1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7A8E0743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27</w:t>
            </w:r>
          </w:p>
        </w:tc>
        <w:tc>
          <w:tcPr>
            <w:tcW w:w="0" w:type="auto"/>
          </w:tcPr>
          <w:p w14:paraId="35B99DC9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27.5</w:t>
            </w:r>
          </w:p>
        </w:tc>
        <w:tc>
          <w:tcPr>
            <w:tcW w:w="0" w:type="auto"/>
          </w:tcPr>
          <w:p w14:paraId="2CE6F905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27.2</w:t>
            </w:r>
          </w:p>
        </w:tc>
      </w:tr>
      <w:tr w:rsidR="00E81992" w14:paraId="3AC5A157" w14:textId="77777777" w:rsidTr="00BF2D08">
        <w:trPr>
          <w:jc w:val="center"/>
        </w:trPr>
        <w:tc>
          <w:tcPr>
            <w:tcW w:w="0" w:type="auto"/>
            <w:vMerge/>
          </w:tcPr>
          <w:p w14:paraId="7E439F82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034B2CFA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760911EA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55012676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282D4F5D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17.3</w:t>
            </w:r>
          </w:p>
        </w:tc>
        <w:tc>
          <w:tcPr>
            <w:tcW w:w="0" w:type="auto"/>
          </w:tcPr>
          <w:p w14:paraId="6D4A7C19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31.7</w:t>
            </w:r>
          </w:p>
        </w:tc>
        <w:tc>
          <w:tcPr>
            <w:tcW w:w="0" w:type="auto"/>
          </w:tcPr>
          <w:p w14:paraId="5D87B8B3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30.5</w:t>
            </w:r>
          </w:p>
        </w:tc>
      </w:tr>
      <w:tr w:rsidR="00E81992" w14:paraId="49749F16" w14:textId="77777777" w:rsidTr="00BF2D08">
        <w:trPr>
          <w:jc w:val="center"/>
        </w:trPr>
        <w:tc>
          <w:tcPr>
            <w:tcW w:w="0" w:type="auto"/>
            <w:vMerge w:val="restart"/>
          </w:tcPr>
          <w:p w14:paraId="4ACB592D" w14:textId="77777777" w:rsidR="00E81992" w:rsidRDefault="00E81992" w:rsidP="00BF2D08">
            <w:pPr>
              <w:pStyle w:val="TAC"/>
            </w:pPr>
            <w:r>
              <w:rPr>
                <w:rFonts w:hint="eastAsia"/>
                <w:lang w:eastAsia="zh-CN"/>
              </w:rPr>
              <w:t>8</w:t>
            </w:r>
            <w:r>
              <w:rPr>
                <w:rFonts w:hint="eastAsia"/>
              </w:rPr>
              <w:t>AE</w:t>
            </w:r>
          </w:p>
        </w:tc>
        <w:tc>
          <w:tcPr>
            <w:tcW w:w="0" w:type="auto"/>
            <w:vMerge w:val="restart"/>
          </w:tcPr>
          <w:p w14:paraId="7628F3A1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 to 1</w:t>
            </w:r>
          </w:p>
        </w:tc>
        <w:tc>
          <w:tcPr>
            <w:tcW w:w="0" w:type="auto"/>
            <w:vMerge w:val="restart"/>
          </w:tcPr>
          <w:p w14:paraId="1C1750FD" w14:textId="2987880D" w:rsidR="00E81992" w:rsidRDefault="00052132" w:rsidP="00BF2D08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458ACA29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787A4EF9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33.2</w:t>
            </w:r>
          </w:p>
        </w:tc>
        <w:tc>
          <w:tcPr>
            <w:tcW w:w="0" w:type="auto"/>
          </w:tcPr>
          <w:p w14:paraId="07349C9F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33.8</w:t>
            </w:r>
          </w:p>
        </w:tc>
        <w:tc>
          <w:tcPr>
            <w:tcW w:w="0" w:type="auto"/>
          </w:tcPr>
          <w:p w14:paraId="0869447A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33.5</w:t>
            </w:r>
          </w:p>
        </w:tc>
      </w:tr>
      <w:tr w:rsidR="00E81992" w14:paraId="2DC146CF" w14:textId="77777777" w:rsidTr="00BF2D08">
        <w:trPr>
          <w:jc w:val="center"/>
        </w:trPr>
        <w:tc>
          <w:tcPr>
            <w:tcW w:w="0" w:type="auto"/>
            <w:vMerge/>
          </w:tcPr>
          <w:p w14:paraId="1A07F3A0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3E19F26E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04762D5F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44B74CF5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47103CBA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0" w:type="auto"/>
          </w:tcPr>
          <w:p w14:paraId="54F690B9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37.5</w:t>
            </w:r>
          </w:p>
        </w:tc>
        <w:tc>
          <w:tcPr>
            <w:tcW w:w="0" w:type="auto"/>
          </w:tcPr>
          <w:p w14:paraId="121AEB4B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36.5</w:t>
            </w:r>
          </w:p>
        </w:tc>
      </w:tr>
    </w:tbl>
    <w:p w14:paraId="3938FF50" w14:textId="77777777" w:rsidR="00E81992" w:rsidRDefault="00E81992" w:rsidP="006845E8">
      <w:pPr>
        <w:pStyle w:val="TH"/>
        <w:rPr>
          <w:lang w:eastAsia="zh-CN"/>
        </w:rPr>
      </w:pPr>
    </w:p>
    <w:p w14:paraId="12D5D9EB" w14:textId="77777777" w:rsidR="006173C2" w:rsidRDefault="006173C2" w:rsidP="00440F5C"/>
    <w:p w14:paraId="30939902" w14:textId="28646971" w:rsidR="003F261E" w:rsidRDefault="003F261E" w:rsidP="003F261E">
      <w:pPr>
        <w:pStyle w:val="Heading4"/>
      </w:pPr>
      <w:r>
        <w:t>2.2.1.2</w:t>
      </w:r>
      <w:r>
        <w:tab/>
        <w:t>4Tx4Rx</w:t>
      </w:r>
      <w:r w:rsidR="006173C2">
        <w:t xml:space="preserve"> </w:t>
      </w:r>
      <w:r w:rsidR="00F75080">
        <w:rPr>
          <w:rFonts w:hint="eastAsia"/>
        </w:rPr>
        <w:t xml:space="preserve">with </w:t>
      </w:r>
      <w:r w:rsidR="006173C2">
        <w:t>4 layers</w:t>
      </w:r>
    </w:p>
    <w:p w14:paraId="61A11E88" w14:textId="77777777" w:rsidR="0075704B" w:rsidRPr="002B68F9" w:rsidRDefault="0075704B" w:rsidP="0075704B">
      <w:pPr>
        <w:rPr>
          <w:lang w:val="sv-SE"/>
        </w:rPr>
      </w:pPr>
      <w:r w:rsidRPr="002B68F9">
        <w:rPr>
          <w:rFonts w:hint="eastAsia"/>
          <w:b/>
          <w:sz w:val="24"/>
          <w:szCs w:val="24"/>
          <w:u w:val="single"/>
          <w:lang w:val="sv-SE"/>
        </w:rPr>
        <w:t>BS antenna 128AE, FC vs SV</w:t>
      </w:r>
    </w:p>
    <w:p w14:paraId="7D1D3360" w14:textId="08A02B3B" w:rsidR="0075704B" w:rsidRDefault="00F86F53" w:rsidP="00F86F53">
      <w:pPr>
        <w:jc w:val="center"/>
        <w:rPr>
          <w:noProof/>
        </w:rPr>
      </w:pPr>
      <w:r w:rsidRPr="00264FBD">
        <w:rPr>
          <w:noProof/>
          <w:lang w:val="sv-SE"/>
        </w:rPr>
        <w:t xml:space="preserve"> </w:t>
      </w:r>
      <w:r w:rsidRPr="00F86F53">
        <w:rPr>
          <w:noProof/>
        </w:rPr>
        <w:drawing>
          <wp:inline distT="0" distB="0" distL="0" distR="0" wp14:anchorId="21A933A0" wp14:editId="1F38A18A">
            <wp:extent cx="2702010" cy="2026508"/>
            <wp:effectExtent l="0" t="0" r="3175" b="0"/>
            <wp:docPr id="1642243873" name="Picture 5" descr="A graph with colore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9DF8048-9AB1-ED1B-015D-48967940ED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graph with colored lines&#10;&#10;Description automatically generated">
                      <a:extLst>
                        <a:ext uri="{FF2B5EF4-FFF2-40B4-BE49-F238E27FC236}">
                          <a16:creationId xmlns:a16="http://schemas.microsoft.com/office/drawing/2014/main" id="{F9DF8048-9AB1-ED1B-015D-48967940ED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276" cy="207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3508B" w14:textId="367841D0" w:rsidR="00A93A89" w:rsidRPr="00264FBD" w:rsidRDefault="00A93A89" w:rsidP="00F86F53">
      <w:pPr>
        <w:jc w:val="center"/>
      </w:pPr>
      <w:r w:rsidRPr="0069563E">
        <w:rPr>
          <w:b/>
          <w:bCs/>
          <w:sz w:val="18"/>
          <w:szCs w:val="18"/>
        </w:rPr>
        <w:t>Figure 2.2.1.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1</w:t>
      </w:r>
      <w:r w:rsidRPr="0069563E">
        <w:rPr>
          <w:b/>
          <w:bCs/>
          <w:sz w:val="18"/>
          <w:szCs w:val="18"/>
        </w:rPr>
        <w:t xml:space="preserve"> Normalized</w:t>
      </w:r>
      <w:r w:rsidR="00B211AF">
        <w:rPr>
          <w:rFonts w:hint="eastAsia"/>
          <w:b/>
          <w:bCs/>
          <w:sz w:val="18"/>
          <w:szCs w:val="18"/>
        </w:rPr>
        <w:t xml:space="preserve"> 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Rx with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 layers,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128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 vs. subarray virtualization,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>random PMI vs. fixed PMI</w:t>
      </w:r>
      <w:r w:rsidR="00756957">
        <w:rPr>
          <w:rFonts w:hint="eastAsia"/>
          <w:b/>
          <w:bCs/>
          <w:sz w:val="18"/>
          <w:szCs w:val="18"/>
        </w:rPr>
        <w:t>, FR1 Uma CDLC</w:t>
      </w:r>
      <w:r w:rsidRPr="0069563E">
        <w:rPr>
          <w:b/>
          <w:bCs/>
          <w:sz w:val="18"/>
          <w:szCs w:val="18"/>
        </w:rPr>
        <w:t xml:space="preserve"> </w:t>
      </w:r>
    </w:p>
    <w:p w14:paraId="2A7F586F" w14:textId="77777777" w:rsidR="00E53C2B" w:rsidRDefault="00E53C2B" w:rsidP="00E53C2B">
      <w:r w:rsidRPr="00D2200D">
        <w:rPr>
          <w:noProof/>
        </w:rPr>
        <w:lastRenderedPageBreak/>
        <w:drawing>
          <wp:inline distT="0" distB="0" distL="0" distR="0" wp14:anchorId="727066E6" wp14:editId="5D2877D2">
            <wp:extent cx="5943600" cy="1812925"/>
            <wp:effectExtent l="0" t="0" r="0" b="0"/>
            <wp:docPr id="10299522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74506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7AF47" w14:textId="7815B357" w:rsidR="00E53C2B" w:rsidRDefault="002C5A80" w:rsidP="00264FBD">
      <w:pPr>
        <w:jc w:val="center"/>
        <w:rPr>
          <w:b/>
          <w:bCs/>
          <w:sz w:val="18"/>
          <w:szCs w:val="18"/>
        </w:rPr>
      </w:pPr>
      <w:r w:rsidRPr="0069563E">
        <w:rPr>
          <w:b/>
          <w:bCs/>
          <w:sz w:val="18"/>
          <w:szCs w:val="18"/>
        </w:rPr>
        <w:t>Figure 2.2.1.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</w:t>
      </w:r>
      <w:r w:rsidRPr="00F10F04">
        <w:rPr>
          <w:b/>
          <w:bCs/>
          <w:sz w:val="18"/>
          <w:szCs w:val="18"/>
        </w:rPr>
        <w:t xml:space="preserve">Histograms of PMI hypothesis </w:t>
      </w:r>
      <w:r w:rsidRPr="0069563E">
        <w:rPr>
          <w:b/>
          <w:bCs/>
          <w:sz w:val="18"/>
          <w:szCs w:val="18"/>
        </w:rPr>
        <w:t xml:space="preserve">of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Rx with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 layers,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128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 vs. subarray virtualization, FR1 Uma CDLC</w:t>
      </w:r>
    </w:p>
    <w:p w14:paraId="67313030" w14:textId="77777777" w:rsidR="002C5A80" w:rsidRPr="00264FBD" w:rsidRDefault="002C5A80" w:rsidP="00E53C2B"/>
    <w:p w14:paraId="6448E043" w14:textId="77777777" w:rsidR="0075704B" w:rsidRPr="002B68F9" w:rsidRDefault="0075704B" w:rsidP="0075704B">
      <w:pPr>
        <w:rPr>
          <w:lang w:val="sv-SE"/>
        </w:rPr>
      </w:pPr>
      <w:r w:rsidRPr="002B68F9">
        <w:rPr>
          <w:rFonts w:hint="eastAsia"/>
          <w:b/>
          <w:sz w:val="24"/>
          <w:szCs w:val="24"/>
          <w:u w:val="single"/>
          <w:lang w:val="sv-SE"/>
        </w:rPr>
        <w:t xml:space="preserve">BS antenna </w:t>
      </w:r>
      <w:r w:rsidRPr="002B68F9">
        <w:rPr>
          <w:b/>
          <w:sz w:val="24"/>
          <w:szCs w:val="24"/>
          <w:u w:val="single"/>
          <w:lang w:val="sv-SE"/>
        </w:rPr>
        <w:t>64</w:t>
      </w:r>
      <w:r w:rsidRPr="002B68F9">
        <w:rPr>
          <w:rFonts w:hint="eastAsia"/>
          <w:b/>
          <w:sz w:val="24"/>
          <w:szCs w:val="24"/>
          <w:u w:val="single"/>
          <w:lang w:val="sv-SE"/>
        </w:rPr>
        <w:t>AE, FC vs SV</w:t>
      </w:r>
    </w:p>
    <w:p w14:paraId="5AD043E1" w14:textId="1708F061" w:rsidR="0075704B" w:rsidRDefault="00DB70D5" w:rsidP="000D1B24">
      <w:pPr>
        <w:jc w:val="center"/>
        <w:rPr>
          <w:noProof/>
        </w:rPr>
      </w:pPr>
      <w:r w:rsidRPr="00264FBD">
        <w:rPr>
          <w:noProof/>
          <w:lang w:val="sv-SE"/>
        </w:rPr>
        <w:t xml:space="preserve"> </w:t>
      </w:r>
      <w:r w:rsidRPr="00DB70D5">
        <w:rPr>
          <w:noProof/>
        </w:rPr>
        <w:drawing>
          <wp:inline distT="0" distB="0" distL="0" distR="0" wp14:anchorId="0D184EEA" wp14:editId="56492B99">
            <wp:extent cx="2843229" cy="2132423"/>
            <wp:effectExtent l="0" t="0" r="0" b="1270"/>
            <wp:docPr id="2053197094" name="Picture 4" descr="A graph of a graph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5788F16C-4B14-001B-1CC8-824AF81DF2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of a graph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5788F16C-4B14-001B-1CC8-824AF81DF2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877" cy="2144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9A7C3" w14:textId="5C5E984E" w:rsidR="008424A7" w:rsidRPr="00264FBD" w:rsidRDefault="008424A7" w:rsidP="00264FBD">
      <w:pPr>
        <w:jc w:val="center"/>
      </w:pPr>
      <w:r w:rsidRPr="0069563E">
        <w:rPr>
          <w:b/>
          <w:bCs/>
          <w:sz w:val="18"/>
          <w:szCs w:val="18"/>
        </w:rPr>
        <w:t>Figure 2.2.1.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 xml:space="preserve"> Normalized </w:t>
      </w:r>
      <w:r w:rsidR="00C03C42">
        <w:rPr>
          <w:rFonts w:hint="eastAsia"/>
          <w:b/>
          <w:bCs/>
          <w:sz w:val="18"/>
          <w:szCs w:val="18"/>
        </w:rPr>
        <w:t xml:space="preserve">PDSCH </w:t>
      </w:r>
      <w:r w:rsidRPr="0069563E">
        <w:rPr>
          <w:b/>
          <w:bCs/>
          <w:sz w:val="18"/>
          <w:szCs w:val="18"/>
        </w:rPr>
        <w:t xml:space="preserve">throughput of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Rx with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 layers,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64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 vs. subarray virtualization,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>random PMI vs. fixed PMI</w:t>
      </w:r>
      <w:r>
        <w:rPr>
          <w:rFonts w:hint="eastAsia"/>
          <w:b/>
          <w:bCs/>
          <w:sz w:val="18"/>
          <w:szCs w:val="18"/>
        </w:rPr>
        <w:t>, FR1 Uma CDLC</w:t>
      </w:r>
    </w:p>
    <w:p w14:paraId="571CD52C" w14:textId="77777777" w:rsidR="00A858EC" w:rsidRDefault="00A858EC" w:rsidP="00264FBD">
      <w:pPr>
        <w:jc w:val="center"/>
      </w:pPr>
      <w:r w:rsidRPr="00D2200D">
        <w:rPr>
          <w:noProof/>
        </w:rPr>
        <w:drawing>
          <wp:inline distT="0" distB="0" distL="0" distR="0" wp14:anchorId="082ADF1E" wp14:editId="50923210">
            <wp:extent cx="5708210" cy="1954574"/>
            <wp:effectExtent l="0" t="0" r="6985" b="7620"/>
            <wp:docPr id="17095437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681936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15745" cy="1957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0BC25" w14:textId="08A82AAA" w:rsidR="00D863FF" w:rsidRPr="004912A7" w:rsidRDefault="00D863FF" w:rsidP="00264FBD">
      <w:pPr>
        <w:jc w:val="center"/>
      </w:pPr>
      <w:r w:rsidRPr="0069563E">
        <w:rPr>
          <w:b/>
          <w:bCs/>
          <w:sz w:val="18"/>
          <w:szCs w:val="18"/>
        </w:rPr>
        <w:t>Figure 2.2.1.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 </w:t>
      </w:r>
      <w:r w:rsidRPr="00F10F04">
        <w:rPr>
          <w:b/>
          <w:bCs/>
          <w:sz w:val="18"/>
          <w:szCs w:val="18"/>
        </w:rPr>
        <w:t xml:space="preserve">Histograms of PMI hypothesis </w:t>
      </w:r>
      <w:r w:rsidRPr="0069563E">
        <w:rPr>
          <w:b/>
          <w:bCs/>
          <w:sz w:val="18"/>
          <w:szCs w:val="18"/>
        </w:rPr>
        <w:t xml:space="preserve">of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Rx with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 layers,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64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 vs. subarray virtualization, FR1 Uma CDLC</w:t>
      </w:r>
    </w:p>
    <w:p w14:paraId="02C8EAE7" w14:textId="77777777" w:rsidR="0075704B" w:rsidRPr="00264FBD" w:rsidRDefault="0075704B" w:rsidP="0075704B"/>
    <w:p w14:paraId="70E8636D" w14:textId="12CBF3AB" w:rsidR="0075704B" w:rsidRDefault="0075704B" w:rsidP="0075704B">
      <w:pPr>
        <w:rPr>
          <w:b/>
          <w:bCs/>
          <w:sz w:val="24"/>
          <w:szCs w:val="24"/>
          <w:u w:val="single"/>
        </w:rPr>
      </w:pPr>
      <w:r w:rsidRPr="2F880D4D">
        <w:rPr>
          <w:b/>
          <w:bCs/>
          <w:sz w:val="24"/>
          <w:szCs w:val="24"/>
          <w:u w:val="single"/>
        </w:rPr>
        <w:lastRenderedPageBreak/>
        <w:t xml:space="preserve">BS antenna </w:t>
      </w:r>
      <w:r w:rsidR="00BF301D">
        <w:rPr>
          <w:rFonts w:hint="eastAsia"/>
          <w:b/>
          <w:bCs/>
          <w:sz w:val="24"/>
          <w:szCs w:val="24"/>
          <w:u w:val="single"/>
        </w:rPr>
        <w:t>4</w:t>
      </w:r>
      <w:r w:rsidRPr="2F880D4D">
        <w:rPr>
          <w:b/>
          <w:bCs/>
          <w:sz w:val="24"/>
          <w:szCs w:val="24"/>
          <w:u w:val="single"/>
        </w:rPr>
        <w:t>AE, no SV</w:t>
      </w:r>
    </w:p>
    <w:p w14:paraId="4B1EE667" w14:textId="2BA59039" w:rsidR="003F261E" w:rsidRDefault="00030D8E" w:rsidP="00030D8E">
      <w:pPr>
        <w:jc w:val="center"/>
      </w:pPr>
      <w:r>
        <w:rPr>
          <w:noProof/>
        </w:rPr>
        <w:drawing>
          <wp:inline distT="0" distB="0" distL="0" distR="0" wp14:anchorId="03A49E4C" wp14:editId="4BDA5F08">
            <wp:extent cx="2466907" cy="1852287"/>
            <wp:effectExtent l="0" t="0" r="0" b="0"/>
            <wp:docPr id="1500025545" name="Picture 10" descr="A graph with a red and blue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 graph with a red and blue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849" cy="186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22625" w14:textId="6ED13E57" w:rsidR="00241947" w:rsidRPr="00264FBD" w:rsidRDefault="00241947" w:rsidP="00241947">
      <w:pPr>
        <w:jc w:val="center"/>
      </w:pPr>
      <w:r w:rsidRPr="0069563E">
        <w:rPr>
          <w:b/>
          <w:bCs/>
          <w:sz w:val="18"/>
          <w:szCs w:val="18"/>
        </w:rPr>
        <w:t>Figure 2.2.1.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5</w:t>
      </w:r>
      <w:r w:rsidRPr="0069563E">
        <w:rPr>
          <w:b/>
          <w:bCs/>
          <w:sz w:val="18"/>
          <w:szCs w:val="18"/>
        </w:rPr>
        <w:t xml:space="preserve"> Normalized </w:t>
      </w:r>
      <w:r w:rsidR="0039125B">
        <w:rPr>
          <w:rFonts w:hint="eastAsia"/>
          <w:b/>
          <w:bCs/>
          <w:sz w:val="18"/>
          <w:szCs w:val="18"/>
        </w:rPr>
        <w:t xml:space="preserve">PDSCH </w:t>
      </w:r>
      <w:r w:rsidRPr="0069563E">
        <w:rPr>
          <w:b/>
          <w:bCs/>
          <w:sz w:val="18"/>
          <w:szCs w:val="18"/>
        </w:rPr>
        <w:t xml:space="preserve">throughput of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Rx with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 layers,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4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>random PMI vs. fixed PMI</w:t>
      </w:r>
      <w:r>
        <w:rPr>
          <w:rFonts w:hint="eastAsia"/>
          <w:b/>
          <w:bCs/>
          <w:sz w:val="18"/>
          <w:szCs w:val="18"/>
        </w:rPr>
        <w:t>, FR1 Uma CDLC</w:t>
      </w:r>
      <w:r w:rsidRPr="0069563E">
        <w:rPr>
          <w:b/>
          <w:bCs/>
          <w:sz w:val="18"/>
          <w:szCs w:val="18"/>
        </w:rPr>
        <w:t xml:space="preserve"> </w:t>
      </w:r>
    </w:p>
    <w:p w14:paraId="2E5D5C43" w14:textId="77777777" w:rsidR="00241947" w:rsidRPr="00D93623" w:rsidRDefault="00241947" w:rsidP="00030D8E">
      <w:pPr>
        <w:jc w:val="center"/>
      </w:pPr>
    </w:p>
    <w:p w14:paraId="703E577C" w14:textId="03415F4A" w:rsidR="00A82A04" w:rsidRDefault="00A82A04" w:rsidP="00264FBD">
      <w:pPr>
        <w:jc w:val="center"/>
        <w:rPr>
          <w:sz w:val="20"/>
          <w:szCs w:val="20"/>
        </w:rPr>
      </w:pPr>
      <w:r w:rsidRPr="00DC6D23">
        <w:rPr>
          <w:noProof/>
          <w:sz w:val="20"/>
          <w:szCs w:val="20"/>
        </w:rPr>
        <w:drawing>
          <wp:inline distT="0" distB="0" distL="0" distR="0" wp14:anchorId="22AF1E1E" wp14:editId="3323384B">
            <wp:extent cx="2846567" cy="1450857"/>
            <wp:effectExtent l="0" t="0" r="0" b="0"/>
            <wp:docPr id="1931328944" name="Picture 10" descr="A graph with blue and white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A6DD941-98C1-DDE0-05BA-56F92BE2ED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graph with blue and white lines&#10;&#10;Description automatically generated">
                      <a:extLst>
                        <a:ext uri="{FF2B5EF4-FFF2-40B4-BE49-F238E27FC236}">
                          <a16:creationId xmlns:a16="http://schemas.microsoft.com/office/drawing/2014/main" id="{7A6DD941-98C1-DDE0-05BA-56F92BE2ED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736" cy="145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6D23">
        <w:rPr>
          <w:noProof/>
          <w:sz w:val="20"/>
          <w:szCs w:val="20"/>
        </w:rPr>
        <w:drawing>
          <wp:inline distT="0" distB="0" distL="0" distR="0" wp14:anchorId="69337574" wp14:editId="762DC5AB">
            <wp:extent cx="2798859" cy="1426542"/>
            <wp:effectExtent l="0" t="0" r="1905" b="2540"/>
            <wp:docPr id="1415710922" name="Picture 4" descr="A graph with numbers and a bar char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22C6EF0-76B2-DB12-9832-8087E901F2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with numbers and a bar chart&#10;&#10;Description automatically generated">
                      <a:extLst>
                        <a:ext uri="{FF2B5EF4-FFF2-40B4-BE49-F238E27FC236}">
                          <a16:creationId xmlns:a16="http://schemas.microsoft.com/office/drawing/2014/main" id="{722C6EF0-76B2-DB12-9832-8087E901F2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416" cy="1430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B76C1" w14:textId="40415A0D" w:rsidR="00A82A04" w:rsidRDefault="00241947" w:rsidP="00030D8E">
      <w:pPr>
        <w:jc w:val="center"/>
      </w:pPr>
      <w:r w:rsidRPr="0069563E">
        <w:rPr>
          <w:b/>
          <w:bCs/>
          <w:sz w:val="18"/>
          <w:szCs w:val="18"/>
        </w:rPr>
        <w:t>Figure 2.2.1.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6</w:t>
      </w:r>
      <w:r w:rsidRPr="0069563E">
        <w:rPr>
          <w:b/>
          <w:bCs/>
          <w:sz w:val="18"/>
          <w:szCs w:val="18"/>
        </w:rPr>
        <w:t xml:space="preserve"> </w:t>
      </w:r>
      <w:r w:rsidRPr="00F10F04">
        <w:rPr>
          <w:b/>
          <w:bCs/>
          <w:sz w:val="18"/>
          <w:szCs w:val="18"/>
        </w:rPr>
        <w:t xml:space="preserve">Histograms of PMI hypothesis </w:t>
      </w:r>
      <w:r w:rsidRPr="0069563E">
        <w:rPr>
          <w:b/>
          <w:bCs/>
          <w:sz w:val="18"/>
          <w:szCs w:val="18"/>
        </w:rPr>
        <w:t xml:space="preserve">of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Rx with 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 xml:space="preserve"> layers,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>, FR1 Uma CDLC</w:t>
      </w:r>
      <w:r w:rsidR="00E00ABA">
        <w:rPr>
          <w:rFonts w:hint="eastAsia"/>
          <w:b/>
          <w:bCs/>
          <w:sz w:val="18"/>
          <w:szCs w:val="18"/>
        </w:rPr>
        <w:t xml:space="preserve"> vs. TDLC300-100</w:t>
      </w:r>
    </w:p>
    <w:p w14:paraId="01E23934" w14:textId="778B9E60" w:rsidR="001515FE" w:rsidRDefault="001515FE" w:rsidP="001515FE">
      <w:pPr>
        <w:pStyle w:val="TH"/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Table 2.2.1.2-1 Results summary of </w:t>
      </w:r>
      <w:r>
        <w:rPr>
          <w:lang w:eastAsia="zh-CN"/>
        </w:rPr>
        <w:t>preferred</w:t>
      </w:r>
      <w:r>
        <w:rPr>
          <w:rFonts w:hint="eastAsia"/>
          <w:lang w:eastAsia="zh-CN"/>
        </w:rPr>
        <w:t xml:space="preserve"> PMI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76"/>
        <w:gridCol w:w="1376"/>
        <w:gridCol w:w="1527"/>
        <w:gridCol w:w="1867"/>
      </w:tblGrid>
      <w:tr w:rsidR="001515FE" w14:paraId="101FCADC" w14:textId="77777777" w:rsidTr="00BF2D08">
        <w:trPr>
          <w:trHeight w:val="629"/>
          <w:jc w:val="center"/>
        </w:trPr>
        <w:tc>
          <w:tcPr>
            <w:tcW w:w="0" w:type="auto"/>
          </w:tcPr>
          <w:p w14:paraId="5EB92D5F" w14:textId="77777777" w:rsidR="001515FE" w:rsidRDefault="001515FE">
            <w:pPr>
              <w:pStyle w:val="TAH"/>
            </w:pPr>
            <w:r>
              <w:rPr>
                <w:rFonts w:hint="eastAsia"/>
              </w:rPr>
              <w:t>BS antenna Config.</w:t>
            </w:r>
          </w:p>
        </w:tc>
        <w:tc>
          <w:tcPr>
            <w:tcW w:w="0" w:type="auto"/>
          </w:tcPr>
          <w:p w14:paraId="010E792C" w14:textId="77777777" w:rsidR="001515FE" w:rsidRDefault="001515FE">
            <w:pPr>
              <w:pStyle w:val="TAH"/>
            </w:pPr>
            <w:r>
              <w:rPr>
                <w:rFonts w:hint="eastAsia"/>
              </w:rPr>
              <w:t>Port mapping</w:t>
            </w:r>
          </w:p>
        </w:tc>
        <w:tc>
          <w:tcPr>
            <w:tcW w:w="0" w:type="auto"/>
          </w:tcPr>
          <w:p w14:paraId="234B476E" w14:textId="77777777" w:rsidR="001515FE" w:rsidRDefault="001515FE">
            <w:pPr>
              <w:pStyle w:val="TAH"/>
            </w:pPr>
            <w:r>
              <w:t>Channel</w:t>
            </w:r>
            <w:r>
              <w:rPr>
                <w:rFonts w:hint="eastAsia"/>
              </w:rPr>
              <w:t xml:space="preserve"> model</w:t>
            </w:r>
          </w:p>
        </w:tc>
        <w:tc>
          <w:tcPr>
            <w:tcW w:w="0" w:type="auto"/>
          </w:tcPr>
          <w:p w14:paraId="1A001484" w14:textId="77777777" w:rsidR="001515FE" w:rsidRDefault="001515FE">
            <w:pPr>
              <w:pStyle w:val="TAH"/>
            </w:pPr>
            <w:r>
              <w:t>Preferred</w:t>
            </w:r>
            <w:r>
              <w:rPr>
                <w:rFonts w:hint="eastAsia"/>
                <w:lang w:eastAsia="zh-CN"/>
              </w:rPr>
              <w:t xml:space="preserve"> top 4</w:t>
            </w:r>
            <w:r>
              <w:rPr>
                <w:rFonts w:hint="eastAsia"/>
              </w:rPr>
              <w:t xml:space="preserve"> PMI</w:t>
            </w:r>
          </w:p>
        </w:tc>
      </w:tr>
      <w:tr w:rsidR="007430FD" w14:paraId="4703D113" w14:textId="77777777">
        <w:trPr>
          <w:jc w:val="center"/>
        </w:trPr>
        <w:tc>
          <w:tcPr>
            <w:tcW w:w="0" w:type="auto"/>
            <w:vMerge w:val="restart"/>
          </w:tcPr>
          <w:p w14:paraId="2EB60CE9" w14:textId="77777777" w:rsidR="007430FD" w:rsidRDefault="007430FD">
            <w:pPr>
              <w:pStyle w:val="TAC"/>
            </w:pPr>
            <w:r>
              <w:rPr>
                <w:rFonts w:hint="eastAsia"/>
              </w:rPr>
              <w:t>128AE</w:t>
            </w:r>
          </w:p>
        </w:tc>
        <w:tc>
          <w:tcPr>
            <w:tcW w:w="0" w:type="auto"/>
          </w:tcPr>
          <w:p w14:paraId="191A2492" w14:textId="77777777" w:rsidR="007430FD" w:rsidRDefault="007430FD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0" w:type="auto"/>
            <w:vMerge w:val="restart"/>
          </w:tcPr>
          <w:p w14:paraId="1AF9AFAC" w14:textId="417A4E11" w:rsidR="007430FD" w:rsidRDefault="0005213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77D52545" w14:textId="4FB2BFB3" w:rsidR="007430FD" w:rsidRDefault="00B7612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0, 1, 2, 3</w:t>
            </w:r>
          </w:p>
        </w:tc>
      </w:tr>
      <w:tr w:rsidR="007430FD" w14:paraId="5A3C606B" w14:textId="77777777">
        <w:trPr>
          <w:jc w:val="center"/>
        </w:trPr>
        <w:tc>
          <w:tcPr>
            <w:tcW w:w="0" w:type="auto"/>
            <w:vMerge/>
          </w:tcPr>
          <w:p w14:paraId="26FADDE6" w14:textId="77777777" w:rsidR="007430FD" w:rsidRDefault="007430FD">
            <w:pPr>
              <w:pStyle w:val="TAC"/>
            </w:pPr>
          </w:p>
        </w:tc>
        <w:tc>
          <w:tcPr>
            <w:tcW w:w="0" w:type="auto"/>
          </w:tcPr>
          <w:p w14:paraId="011F9381" w14:textId="77777777" w:rsidR="007430FD" w:rsidRDefault="007430FD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0" w:type="auto"/>
            <w:vMerge/>
          </w:tcPr>
          <w:p w14:paraId="336A7243" w14:textId="2836EB0A" w:rsidR="007430FD" w:rsidRDefault="007430FD">
            <w:pPr>
              <w:pStyle w:val="TAC"/>
            </w:pPr>
          </w:p>
        </w:tc>
        <w:tc>
          <w:tcPr>
            <w:tcW w:w="0" w:type="auto"/>
          </w:tcPr>
          <w:p w14:paraId="15AE493D" w14:textId="69B5E0FB" w:rsidR="007430FD" w:rsidRDefault="0003448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1, 2, 9, 10</w:t>
            </w:r>
          </w:p>
        </w:tc>
      </w:tr>
      <w:tr w:rsidR="007006EE" w14:paraId="78EB8FE6" w14:textId="77777777">
        <w:trPr>
          <w:jc w:val="center"/>
        </w:trPr>
        <w:tc>
          <w:tcPr>
            <w:tcW w:w="0" w:type="auto"/>
            <w:vMerge w:val="restart"/>
          </w:tcPr>
          <w:p w14:paraId="5693D7A6" w14:textId="77777777" w:rsidR="007006EE" w:rsidRDefault="007006EE">
            <w:pPr>
              <w:pStyle w:val="TAC"/>
            </w:pPr>
            <w:r>
              <w:rPr>
                <w:rFonts w:hint="eastAsia"/>
                <w:lang w:eastAsia="zh-CN"/>
              </w:rPr>
              <w:t>64</w:t>
            </w:r>
            <w:r>
              <w:rPr>
                <w:rFonts w:hint="eastAsia"/>
              </w:rPr>
              <w:t>AE</w:t>
            </w:r>
          </w:p>
        </w:tc>
        <w:tc>
          <w:tcPr>
            <w:tcW w:w="0" w:type="auto"/>
          </w:tcPr>
          <w:p w14:paraId="00C4D1DA" w14:textId="77777777" w:rsidR="007006EE" w:rsidRDefault="007006EE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0" w:type="auto"/>
            <w:vMerge w:val="restart"/>
          </w:tcPr>
          <w:p w14:paraId="19B343CE" w14:textId="1F2A59D8" w:rsidR="007006EE" w:rsidRDefault="0005213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0D3D04BD" w14:textId="692197AA" w:rsidR="007006EE" w:rsidRDefault="007006E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3, 7, 11, 15</w:t>
            </w:r>
          </w:p>
        </w:tc>
      </w:tr>
      <w:tr w:rsidR="007006EE" w14:paraId="7F1B89EB" w14:textId="77777777" w:rsidTr="00BF2D08">
        <w:trPr>
          <w:jc w:val="center"/>
        </w:trPr>
        <w:tc>
          <w:tcPr>
            <w:tcW w:w="0" w:type="auto"/>
            <w:vMerge/>
          </w:tcPr>
          <w:p w14:paraId="7FFC6CD0" w14:textId="77777777" w:rsidR="007006EE" w:rsidRDefault="007006EE" w:rsidP="00BF2D08">
            <w:pPr>
              <w:pStyle w:val="TAC"/>
            </w:pPr>
          </w:p>
        </w:tc>
        <w:tc>
          <w:tcPr>
            <w:tcW w:w="0" w:type="auto"/>
          </w:tcPr>
          <w:p w14:paraId="11E772B5" w14:textId="77777777" w:rsidR="007006EE" w:rsidRDefault="007006EE" w:rsidP="00BF2D08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0" w:type="auto"/>
            <w:vMerge/>
          </w:tcPr>
          <w:p w14:paraId="77284911" w14:textId="0491CFC5" w:rsidR="007006EE" w:rsidRDefault="007006EE" w:rsidP="00BF2D08">
            <w:pPr>
              <w:pStyle w:val="TAC"/>
            </w:pPr>
          </w:p>
        </w:tc>
        <w:tc>
          <w:tcPr>
            <w:tcW w:w="0" w:type="auto"/>
          </w:tcPr>
          <w:p w14:paraId="5F87FDAC" w14:textId="5C6CF27A" w:rsidR="007006EE" w:rsidRDefault="007006EE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1, 2, 9, 10</w:t>
            </w:r>
          </w:p>
        </w:tc>
      </w:tr>
      <w:tr w:rsidR="001515FE" w14:paraId="75ED823E" w14:textId="77777777" w:rsidTr="00BF2D08">
        <w:trPr>
          <w:jc w:val="center"/>
        </w:trPr>
        <w:tc>
          <w:tcPr>
            <w:tcW w:w="0" w:type="auto"/>
            <w:vMerge w:val="restart"/>
          </w:tcPr>
          <w:p w14:paraId="5E8705CA" w14:textId="653937D9" w:rsidR="001515FE" w:rsidRDefault="00655AF9" w:rsidP="00BF2D08">
            <w:pPr>
              <w:pStyle w:val="TAC"/>
            </w:pPr>
            <w:r>
              <w:rPr>
                <w:rFonts w:hint="eastAsia"/>
                <w:lang w:eastAsia="zh-CN"/>
              </w:rPr>
              <w:t>4</w:t>
            </w:r>
            <w:r w:rsidR="001515FE">
              <w:rPr>
                <w:rFonts w:hint="eastAsia"/>
              </w:rPr>
              <w:t>AE</w:t>
            </w:r>
          </w:p>
        </w:tc>
        <w:tc>
          <w:tcPr>
            <w:tcW w:w="0" w:type="auto"/>
            <w:vMerge w:val="restart"/>
          </w:tcPr>
          <w:p w14:paraId="7CF5F550" w14:textId="77777777" w:rsidR="001515FE" w:rsidRDefault="001515FE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 to 1</w:t>
            </w:r>
          </w:p>
        </w:tc>
        <w:tc>
          <w:tcPr>
            <w:tcW w:w="0" w:type="auto"/>
          </w:tcPr>
          <w:p w14:paraId="02D10397" w14:textId="4F72736B" w:rsidR="001515FE" w:rsidRDefault="00052132" w:rsidP="00BF2D08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27835F58" w14:textId="1F8C0278" w:rsidR="001515FE" w:rsidRDefault="001515FE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1, </w:t>
            </w:r>
            <w:r w:rsidR="00D31329">
              <w:rPr>
                <w:rFonts w:hint="eastAsia"/>
                <w:lang w:eastAsia="zh-CN"/>
              </w:rPr>
              <w:t>5</w:t>
            </w:r>
            <w:r>
              <w:rPr>
                <w:rFonts w:hint="eastAsia"/>
                <w:lang w:eastAsia="zh-CN"/>
              </w:rPr>
              <w:t>, 9, 1</w:t>
            </w:r>
            <w:r w:rsidR="00D31329">
              <w:rPr>
                <w:rFonts w:hint="eastAsia"/>
                <w:lang w:eastAsia="zh-CN"/>
              </w:rPr>
              <w:t>3</w:t>
            </w:r>
          </w:p>
        </w:tc>
      </w:tr>
      <w:tr w:rsidR="001515FE" w14:paraId="53F0C11D" w14:textId="77777777" w:rsidTr="00BF2D08">
        <w:trPr>
          <w:jc w:val="center"/>
        </w:trPr>
        <w:tc>
          <w:tcPr>
            <w:tcW w:w="0" w:type="auto"/>
            <w:vMerge/>
          </w:tcPr>
          <w:p w14:paraId="33AA7C1C" w14:textId="77777777" w:rsidR="001515FE" w:rsidRDefault="001515FE" w:rsidP="00BF2D08">
            <w:pPr>
              <w:pStyle w:val="TAC"/>
              <w:rPr>
                <w:lang w:eastAsia="zh-CN"/>
              </w:rPr>
            </w:pPr>
          </w:p>
        </w:tc>
        <w:tc>
          <w:tcPr>
            <w:tcW w:w="0" w:type="auto"/>
            <w:vMerge/>
          </w:tcPr>
          <w:p w14:paraId="2E68141E" w14:textId="77777777" w:rsidR="001515FE" w:rsidRDefault="001515FE" w:rsidP="00BF2D08">
            <w:pPr>
              <w:pStyle w:val="TAC"/>
            </w:pPr>
          </w:p>
        </w:tc>
        <w:tc>
          <w:tcPr>
            <w:tcW w:w="0" w:type="auto"/>
          </w:tcPr>
          <w:p w14:paraId="69D8837C" w14:textId="0D3F1B3A" w:rsidR="001515FE" w:rsidRDefault="00410EB8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TDLC300-100</w:t>
            </w:r>
          </w:p>
        </w:tc>
        <w:tc>
          <w:tcPr>
            <w:tcW w:w="0" w:type="auto"/>
          </w:tcPr>
          <w:p w14:paraId="32391BEA" w14:textId="29CD7C14" w:rsidR="001515FE" w:rsidRDefault="00D31329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0, 1, </w:t>
            </w:r>
            <w:r w:rsidR="00BA1F66">
              <w:rPr>
                <w:lang w:eastAsia="zh-CN"/>
              </w:rPr>
              <w:t xml:space="preserve">3, </w:t>
            </w:r>
            <w:r>
              <w:rPr>
                <w:rFonts w:hint="eastAsia"/>
                <w:lang w:eastAsia="zh-CN"/>
              </w:rPr>
              <w:t>8</w:t>
            </w:r>
          </w:p>
        </w:tc>
      </w:tr>
    </w:tbl>
    <w:p w14:paraId="562D5EF5" w14:textId="77777777" w:rsidR="001515FE" w:rsidRDefault="001515FE" w:rsidP="001515FE">
      <w:pPr>
        <w:pStyle w:val="TH"/>
        <w:rPr>
          <w:lang w:eastAsia="zh-CN"/>
        </w:rPr>
      </w:pPr>
    </w:p>
    <w:p w14:paraId="65017B36" w14:textId="284C3643" w:rsidR="00E81992" w:rsidRDefault="00E81992" w:rsidP="00E81992">
      <w:pPr>
        <w:pStyle w:val="TH"/>
        <w:rPr>
          <w:lang w:eastAsia="zh-CN"/>
        </w:rPr>
      </w:pPr>
      <w:r>
        <w:rPr>
          <w:rFonts w:hint="eastAsia"/>
          <w:lang w:eastAsia="zh-CN"/>
        </w:rPr>
        <w:t>Table 2.2.1.</w:t>
      </w:r>
      <w:r w:rsidR="0065630D"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 xml:space="preserve">-2 Results summary of SNR at 70% normalized </w:t>
      </w:r>
      <w:r>
        <w:rPr>
          <w:lang w:eastAsia="zh-CN"/>
        </w:rPr>
        <w:t>throughput</w:t>
      </w:r>
      <w:r>
        <w:rPr>
          <w:rFonts w:hint="eastAsia"/>
          <w:lang w:eastAsia="zh-CN"/>
        </w:rPr>
        <w:t xml:space="preserve">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76"/>
        <w:gridCol w:w="1376"/>
        <w:gridCol w:w="1527"/>
        <w:gridCol w:w="1736"/>
        <w:gridCol w:w="2187"/>
      </w:tblGrid>
      <w:tr w:rsidR="00E81992" w14:paraId="760F38F6" w14:textId="77777777" w:rsidTr="00BF2D08">
        <w:trPr>
          <w:trHeight w:val="350"/>
          <w:jc w:val="center"/>
        </w:trPr>
        <w:tc>
          <w:tcPr>
            <w:tcW w:w="0" w:type="auto"/>
          </w:tcPr>
          <w:p w14:paraId="04E0A269" w14:textId="77777777" w:rsidR="00E81992" w:rsidRDefault="00E81992">
            <w:pPr>
              <w:pStyle w:val="TAH"/>
            </w:pPr>
            <w:r>
              <w:rPr>
                <w:rFonts w:hint="eastAsia"/>
              </w:rPr>
              <w:t>BS antenna Config.</w:t>
            </w:r>
          </w:p>
        </w:tc>
        <w:tc>
          <w:tcPr>
            <w:tcW w:w="0" w:type="auto"/>
          </w:tcPr>
          <w:p w14:paraId="38C336D0" w14:textId="77777777" w:rsidR="00E81992" w:rsidRDefault="00E81992">
            <w:pPr>
              <w:pStyle w:val="TAH"/>
            </w:pPr>
            <w:r>
              <w:rPr>
                <w:rFonts w:hint="eastAsia"/>
              </w:rPr>
              <w:t>Port mapping</w:t>
            </w:r>
          </w:p>
        </w:tc>
        <w:tc>
          <w:tcPr>
            <w:tcW w:w="0" w:type="auto"/>
          </w:tcPr>
          <w:p w14:paraId="341AAAE5" w14:textId="77777777" w:rsidR="00E81992" w:rsidRDefault="00E81992">
            <w:pPr>
              <w:pStyle w:val="TAH"/>
            </w:pPr>
            <w:r>
              <w:t>Channel</w:t>
            </w:r>
            <w:r>
              <w:rPr>
                <w:rFonts w:hint="eastAsia"/>
              </w:rPr>
              <w:t xml:space="preserve"> model</w:t>
            </w:r>
          </w:p>
        </w:tc>
        <w:tc>
          <w:tcPr>
            <w:tcW w:w="0" w:type="auto"/>
          </w:tcPr>
          <w:p w14:paraId="7E1AEB27" w14:textId="77777777" w:rsidR="00E81992" w:rsidRDefault="00E81992">
            <w:pPr>
              <w:pStyle w:val="TAH"/>
            </w:pPr>
            <w:r>
              <w:rPr>
                <w:rFonts w:hint="eastAsia"/>
              </w:rPr>
              <w:t>PMI configuration</w:t>
            </w:r>
          </w:p>
        </w:tc>
        <w:tc>
          <w:tcPr>
            <w:tcW w:w="0" w:type="auto"/>
          </w:tcPr>
          <w:p w14:paraId="69BC40CF" w14:textId="6DC9FAB2" w:rsidR="00E81992" w:rsidRDefault="00E81992" w:rsidP="00BF2D08">
            <w:pPr>
              <w:pStyle w:val="TAH"/>
            </w:pPr>
            <w:r>
              <w:rPr>
                <w:rFonts w:hint="eastAsia"/>
              </w:rPr>
              <w:t xml:space="preserve">SNR at 70% </w:t>
            </w:r>
            <w:proofErr w:type="spellStart"/>
            <w:r>
              <w:rPr>
                <w:rFonts w:hint="eastAsia"/>
              </w:rPr>
              <w:t>NThp</w:t>
            </w:r>
            <w:proofErr w:type="spellEnd"/>
            <w:r>
              <w:rPr>
                <w:rFonts w:hint="eastAsia"/>
              </w:rPr>
              <w:t xml:space="preserve">. </w:t>
            </w:r>
            <w:r w:rsidR="001347D3">
              <w:t>[dB]</w:t>
            </w:r>
            <w:r>
              <w:rPr>
                <w:rFonts w:hint="eastAsia"/>
                <w:lang w:eastAsia="zh-CN"/>
              </w:rPr>
              <w:t xml:space="preserve"> </w:t>
            </w:r>
          </w:p>
        </w:tc>
      </w:tr>
      <w:tr w:rsidR="00E81992" w14:paraId="6EC5C588" w14:textId="77777777">
        <w:trPr>
          <w:jc w:val="center"/>
        </w:trPr>
        <w:tc>
          <w:tcPr>
            <w:tcW w:w="0" w:type="auto"/>
            <w:vMerge w:val="restart"/>
          </w:tcPr>
          <w:p w14:paraId="4109278F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128AE</w:t>
            </w:r>
          </w:p>
        </w:tc>
        <w:tc>
          <w:tcPr>
            <w:tcW w:w="0" w:type="auto"/>
            <w:vMerge w:val="restart"/>
          </w:tcPr>
          <w:p w14:paraId="173F6BE6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FC</w:t>
            </w:r>
          </w:p>
        </w:tc>
        <w:tc>
          <w:tcPr>
            <w:tcW w:w="0" w:type="auto"/>
            <w:vMerge w:val="restart"/>
          </w:tcPr>
          <w:p w14:paraId="771B0CF3" w14:textId="6E2E77AC" w:rsidR="00E81992" w:rsidRDefault="0005213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63CCC188" w14:textId="77777777" w:rsidR="00E81992" w:rsidRDefault="00E81992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412976F7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-1.2</w:t>
            </w:r>
          </w:p>
        </w:tc>
      </w:tr>
      <w:tr w:rsidR="00E81992" w14:paraId="68CBA56A" w14:textId="77777777" w:rsidTr="00BF2D08">
        <w:trPr>
          <w:jc w:val="center"/>
        </w:trPr>
        <w:tc>
          <w:tcPr>
            <w:tcW w:w="0" w:type="auto"/>
            <w:vMerge/>
          </w:tcPr>
          <w:p w14:paraId="3437F083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6112A00A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2292804B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69507CDC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4FD2E5ED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-2</w:t>
            </w:r>
          </w:p>
        </w:tc>
      </w:tr>
      <w:tr w:rsidR="00E81992" w14:paraId="0AD82C06" w14:textId="77777777">
        <w:trPr>
          <w:jc w:val="center"/>
        </w:trPr>
        <w:tc>
          <w:tcPr>
            <w:tcW w:w="0" w:type="auto"/>
            <w:vMerge/>
          </w:tcPr>
          <w:p w14:paraId="6795B80F" w14:textId="77777777" w:rsidR="00E81992" w:rsidRDefault="00E81992">
            <w:pPr>
              <w:pStyle w:val="TAC"/>
            </w:pPr>
          </w:p>
        </w:tc>
        <w:tc>
          <w:tcPr>
            <w:tcW w:w="0" w:type="auto"/>
            <w:vMerge w:val="restart"/>
          </w:tcPr>
          <w:p w14:paraId="75C30E82" w14:textId="77777777" w:rsidR="00E81992" w:rsidRDefault="00E81992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0" w:type="auto"/>
            <w:vMerge/>
          </w:tcPr>
          <w:p w14:paraId="5710831E" w14:textId="77777777" w:rsidR="00E81992" w:rsidRDefault="00E81992">
            <w:pPr>
              <w:pStyle w:val="TAC"/>
            </w:pPr>
          </w:p>
        </w:tc>
        <w:tc>
          <w:tcPr>
            <w:tcW w:w="0" w:type="auto"/>
          </w:tcPr>
          <w:p w14:paraId="2F82F356" w14:textId="77777777" w:rsidR="00E81992" w:rsidRDefault="00E81992">
            <w:pPr>
              <w:pStyle w:val="TAC"/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4DBDF120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1.7</w:t>
            </w:r>
          </w:p>
        </w:tc>
      </w:tr>
      <w:tr w:rsidR="00E81992" w14:paraId="16CB1896" w14:textId="77777777" w:rsidTr="00BF2D08">
        <w:trPr>
          <w:jc w:val="center"/>
        </w:trPr>
        <w:tc>
          <w:tcPr>
            <w:tcW w:w="0" w:type="auto"/>
            <w:vMerge/>
          </w:tcPr>
          <w:p w14:paraId="221D9C07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64F774B5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04453E7E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6F7B091D" w14:textId="77777777" w:rsidR="00E81992" w:rsidRDefault="00E81992" w:rsidP="00BF2D08">
            <w:pPr>
              <w:pStyle w:val="TAC"/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5E199738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-0.1</w:t>
            </w:r>
          </w:p>
        </w:tc>
      </w:tr>
      <w:tr w:rsidR="00E81992" w14:paraId="1AE3AC9A" w14:textId="77777777" w:rsidTr="00BF2D08">
        <w:trPr>
          <w:jc w:val="center"/>
        </w:trPr>
        <w:tc>
          <w:tcPr>
            <w:tcW w:w="0" w:type="auto"/>
            <w:vMerge w:val="restart"/>
          </w:tcPr>
          <w:p w14:paraId="087AF2C9" w14:textId="77777777" w:rsidR="00E81992" w:rsidRDefault="00E81992" w:rsidP="00BF2D08">
            <w:pPr>
              <w:pStyle w:val="TAC"/>
            </w:pPr>
            <w:r>
              <w:rPr>
                <w:rFonts w:hint="eastAsia"/>
                <w:lang w:eastAsia="zh-CN"/>
              </w:rPr>
              <w:t>64</w:t>
            </w:r>
            <w:r>
              <w:rPr>
                <w:rFonts w:hint="eastAsia"/>
              </w:rPr>
              <w:t>AE</w:t>
            </w:r>
          </w:p>
        </w:tc>
        <w:tc>
          <w:tcPr>
            <w:tcW w:w="0" w:type="auto"/>
            <w:vMerge w:val="restart"/>
          </w:tcPr>
          <w:p w14:paraId="6FC0B6A6" w14:textId="77777777" w:rsidR="00E81992" w:rsidRDefault="00E81992" w:rsidP="00BF2D08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0" w:type="auto"/>
            <w:vMerge w:val="restart"/>
          </w:tcPr>
          <w:p w14:paraId="4F2BEFE5" w14:textId="4E23864B" w:rsidR="00E81992" w:rsidRDefault="00052132" w:rsidP="00BF2D08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639F0C1D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67A0B243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6.5</w:t>
            </w:r>
          </w:p>
        </w:tc>
      </w:tr>
      <w:tr w:rsidR="00E81992" w14:paraId="68600972" w14:textId="77777777" w:rsidTr="00BF2D08">
        <w:trPr>
          <w:jc w:val="center"/>
        </w:trPr>
        <w:tc>
          <w:tcPr>
            <w:tcW w:w="0" w:type="auto"/>
            <w:vMerge/>
          </w:tcPr>
          <w:p w14:paraId="2B6157E1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50751499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36A424D3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52257410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01E2799C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3.2</w:t>
            </w:r>
          </w:p>
        </w:tc>
      </w:tr>
      <w:tr w:rsidR="00E81992" w14:paraId="3ADC7DBF" w14:textId="77777777" w:rsidTr="00BF2D08">
        <w:trPr>
          <w:jc w:val="center"/>
        </w:trPr>
        <w:tc>
          <w:tcPr>
            <w:tcW w:w="0" w:type="auto"/>
            <w:vMerge/>
          </w:tcPr>
          <w:p w14:paraId="475747F6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 w:val="restart"/>
          </w:tcPr>
          <w:p w14:paraId="7A708846" w14:textId="77777777" w:rsidR="00E81992" w:rsidRDefault="00E81992" w:rsidP="00BF2D08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0" w:type="auto"/>
            <w:vMerge/>
          </w:tcPr>
          <w:p w14:paraId="4A28D273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1B1E6AB5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78F06EED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3.9</w:t>
            </w:r>
          </w:p>
        </w:tc>
      </w:tr>
      <w:tr w:rsidR="00E81992" w14:paraId="5ADB53C6" w14:textId="77777777" w:rsidTr="00BF2D08">
        <w:trPr>
          <w:jc w:val="center"/>
        </w:trPr>
        <w:tc>
          <w:tcPr>
            <w:tcW w:w="0" w:type="auto"/>
            <w:vMerge/>
          </w:tcPr>
          <w:p w14:paraId="37D0E7C5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6458532C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2B7B9A53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3FDC25BD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7BA0975A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</w:t>
            </w:r>
          </w:p>
        </w:tc>
      </w:tr>
      <w:tr w:rsidR="00E81992" w14:paraId="31FB7EF9" w14:textId="77777777" w:rsidTr="00BF2D08">
        <w:trPr>
          <w:jc w:val="center"/>
        </w:trPr>
        <w:tc>
          <w:tcPr>
            <w:tcW w:w="0" w:type="auto"/>
            <w:vMerge w:val="restart"/>
          </w:tcPr>
          <w:p w14:paraId="2B29CB57" w14:textId="04FF60B4" w:rsidR="00E81992" w:rsidRDefault="00655AF9" w:rsidP="00BF2D08">
            <w:pPr>
              <w:pStyle w:val="TAC"/>
            </w:pPr>
            <w:r>
              <w:rPr>
                <w:rFonts w:hint="eastAsia"/>
                <w:lang w:eastAsia="zh-CN"/>
              </w:rPr>
              <w:t>4</w:t>
            </w:r>
            <w:r w:rsidR="00E81992">
              <w:rPr>
                <w:rFonts w:hint="eastAsia"/>
              </w:rPr>
              <w:t>AE</w:t>
            </w:r>
          </w:p>
        </w:tc>
        <w:tc>
          <w:tcPr>
            <w:tcW w:w="0" w:type="auto"/>
            <w:vMerge w:val="restart"/>
          </w:tcPr>
          <w:p w14:paraId="7D6A9E78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 to 1</w:t>
            </w:r>
          </w:p>
        </w:tc>
        <w:tc>
          <w:tcPr>
            <w:tcW w:w="0" w:type="auto"/>
            <w:vMerge w:val="restart"/>
          </w:tcPr>
          <w:p w14:paraId="7E4E67F0" w14:textId="162076BE" w:rsidR="00E81992" w:rsidRDefault="00052132" w:rsidP="00BF2D08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0" w:type="auto"/>
          </w:tcPr>
          <w:p w14:paraId="20F65641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R</w:t>
            </w:r>
            <w:r>
              <w:rPr>
                <w:rFonts w:hint="eastAsia"/>
                <w:lang w:eastAsia="zh-CN"/>
              </w:rPr>
              <w:t>andom</w:t>
            </w:r>
          </w:p>
        </w:tc>
        <w:tc>
          <w:tcPr>
            <w:tcW w:w="0" w:type="auto"/>
          </w:tcPr>
          <w:p w14:paraId="2557BD07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18.3</w:t>
            </w:r>
          </w:p>
        </w:tc>
      </w:tr>
      <w:tr w:rsidR="00E81992" w14:paraId="3D0D46FE" w14:textId="77777777" w:rsidTr="00BF2D08">
        <w:trPr>
          <w:jc w:val="center"/>
        </w:trPr>
        <w:tc>
          <w:tcPr>
            <w:tcW w:w="0" w:type="auto"/>
            <w:vMerge/>
          </w:tcPr>
          <w:p w14:paraId="1842F099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5B14E4C3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  <w:vMerge/>
          </w:tcPr>
          <w:p w14:paraId="4B98FC1C" w14:textId="77777777" w:rsidR="00E81992" w:rsidRDefault="00E81992" w:rsidP="00BF2D08">
            <w:pPr>
              <w:pStyle w:val="TAC"/>
            </w:pPr>
          </w:p>
        </w:tc>
        <w:tc>
          <w:tcPr>
            <w:tcW w:w="0" w:type="auto"/>
          </w:tcPr>
          <w:p w14:paraId="470C8DE5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Fixed</w:t>
            </w:r>
          </w:p>
        </w:tc>
        <w:tc>
          <w:tcPr>
            <w:tcW w:w="0" w:type="auto"/>
          </w:tcPr>
          <w:p w14:paraId="47AC6E38" w14:textId="77777777" w:rsidR="00E81992" w:rsidRDefault="00E81992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16.8</w:t>
            </w:r>
          </w:p>
        </w:tc>
      </w:tr>
    </w:tbl>
    <w:p w14:paraId="6340F596" w14:textId="77777777" w:rsidR="000A2523" w:rsidRDefault="000A2523" w:rsidP="00440F5C"/>
    <w:p w14:paraId="68C316F7" w14:textId="77777777" w:rsidR="007B3BCF" w:rsidRDefault="007B3BCF" w:rsidP="00440F5C"/>
    <w:p w14:paraId="72D61C10" w14:textId="35F4D350" w:rsidR="00440F5C" w:rsidRDefault="00440F5C" w:rsidP="00440F5C">
      <w:pPr>
        <w:pStyle w:val="Heading3"/>
      </w:pPr>
      <w:r>
        <w:rPr>
          <w:rFonts w:hint="eastAsia"/>
        </w:rPr>
        <w:t xml:space="preserve">2.2.2 </w:t>
      </w:r>
      <w:r>
        <w:tab/>
      </w:r>
      <w:r>
        <w:rPr>
          <w:rFonts w:hint="eastAsia"/>
        </w:rPr>
        <w:t>SU-MIMO PMI</w:t>
      </w:r>
    </w:p>
    <w:p w14:paraId="3CABDED4" w14:textId="1AEB5C1B" w:rsidR="006769DB" w:rsidRPr="006769DB" w:rsidRDefault="006769DB" w:rsidP="00264FBD">
      <w:pPr>
        <w:pStyle w:val="Heading4"/>
      </w:pPr>
      <w:r>
        <w:t>2.2.2.1</w:t>
      </w:r>
      <w:r>
        <w:tab/>
      </w:r>
      <w:r w:rsidR="008C2144">
        <w:t xml:space="preserve">Release 15 </w:t>
      </w:r>
      <w:r>
        <w:t>Type</w:t>
      </w:r>
      <w:r w:rsidR="00BC764D">
        <w:rPr>
          <w:rFonts w:hint="eastAsia"/>
        </w:rPr>
        <w:t>-</w:t>
      </w:r>
      <w:r>
        <w:t>I</w:t>
      </w:r>
      <w:r w:rsidR="008C2144">
        <w:t xml:space="preserve"> codebook</w:t>
      </w:r>
    </w:p>
    <w:p w14:paraId="0D305348" w14:textId="5B57A74F" w:rsidR="006B47E7" w:rsidRPr="006B47E7" w:rsidRDefault="0067195E" w:rsidP="00264FBD">
      <w:r w:rsidRPr="00214796">
        <w:rPr>
          <w:rFonts w:hint="eastAsia"/>
          <w:b/>
          <w:bCs/>
          <w:sz w:val="24"/>
          <w:szCs w:val="24"/>
          <w:u w:val="single"/>
        </w:rPr>
        <w:t>BS antenna 128AE</w:t>
      </w:r>
      <w:r w:rsidR="009C42F4" w:rsidRPr="00214796">
        <w:rPr>
          <w:rFonts w:hint="eastAsia"/>
          <w:b/>
          <w:bCs/>
          <w:sz w:val="24"/>
          <w:szCs w:val="24"/>
          <w:u w:val="single"/>
        </w:rPr>
        <w:t>,</w:t>
      </w:r>
      <w:r w:rsidR="001D0CC5">
        <w:rPr>
          <w:rFonts w:hint="eastAsia"/>
          <w:b/>
          <w:bCs/>
          <w:sz w:val="24"/>
          <w:szCs w:val="24"/>
          <w:u w:val="single"/>
        </w:rPr>
        <w:t xml:space="preserve"> FC vs SV,</w:t>
      </w:r>
      <w:r w:rsidR="009C42F4" w:rsidRPr="00214796">
        <w:rPr>
          <w:rFonts w:hint="eastAsia"/>
          <w:b/>
          <w:bCs/>
          <w:sz w:val="24"/>
          <w:szCs w:val="24"/>
          <w:u w:val="single"/>
        </w:rPr>
        <w:t xml:space="preserve"> 4 layers and 2 layers</w:t>
      </w:r>
    </w:p>
    <w:p w14:paraId="43EC0051" w14:textId="5FA60D72" w:rsidR="000662F7" w:rsidRDefault="00F441A8" w:rsidP="00F441A8">
      <w:pPr>
        <w:jc w:val="center"/>
      </w:pPr>
      <w:r w:rsidRPr="00F441A8">
        <w:rPr>
          <w:noProof/>
        </w:rPr>
        <w:drawing>
          <wp:inline distT="0" distB="0" distL="0" distR="0" wp14:anchorId="181E6383" wp14:editId="6CD54C8E">
            <wp:extent cx="2886075" cy="2165711"/>
            <wp:effectExtent l="0" t="0" r="0" b="6350"/>
            <wp:docPr id="8" name="Picture 7" descr="A graph of different colore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583AAEB-8EA5-7524-6CFB-B5F0D89F6B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of different colored lines&#10;&#10;Description automatically generated">
                      <a:extLst>
                        <a:ext uri="{FF2B5EF4-FFF2-40B4-BE49-F238E27FC236}">
                          <a16:creationId xmlns:a16="http://schemas.microsoft.com/office/drawing/2014/main" id="{0583AAEB-8EA5-7524-6CFB-B5F0D89F6B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847" cy="217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15DC" w:rsidRPr="008015DC">
        <w:rPr>
          <w:noProof/>
        </w:rPr>
        <w:drawing>
          <wp:inline distT="0" distB="0" distL="0" distR="0" wp14:anchorId="005EBD2A" wp14:editId="71D3FE72">
            <wp:extent cx="2886075" cy="2165711"/>
            <wp:effectExtent l="0" t="0" r="0" b="6350"/>
            <wp:docPr id="4" name="Picture 3" descr="A graph with different colore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8EA4C0F-7097-C703-6CAF-A9AC9A6E74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different colored lines&#10;&#10;Description automatically generated">
                      <a:extLst>
                        <a:ext uri="{FF2B5EF4-FFF2-40B4-BE49-F238E27FC236}">
                          <a16:creationId xmlns:a16="http://schemas.microsoft.com/office/drawing/2014/main" id="{68EA4C0F-7097-C703-6CAF-A9AC9A6E74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6812" cy="217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F47B5" w14:textId="576A208B" w:rsidR="006D7612" w:rsidRPr="00264FBD" w:rsidRDefault="009171EC" w:rsidP="00264FBD">
      <w:pPr>
        <w:pStyle w:val="ListParagraph"/>
        <w:numPr>
          <w:ilvl w:val="0"/>
          <w:numId w:val="48"/>
        </w:numPr>
        <w:rPr>
          <w:b/>
          <w:bCs/>
          <w:sz w:val="16"/>
          <w:szCs w:val="16"/>
        </w:rPr>
      </w:pP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4 layers </w:t>
      </w:r>
      <w:r w:rsidR="006D7612" w:rsidRPr="00264FBD">
        <w:rPr>
          <w:rFonts w:eastAsiaTheme="minorEastAsia"/>
          <w:b/>
          <w:bCs/>
          <w:sz w:val="16"/>
          <w:szCs w:val="16"/>
          <w:lang w:eastAsia="zh-CN"/>
        </w:rPr>
        <w:t xml:space="preserve">                                                           </w:t>
      </w:r>
      <w:r w:rsidR="006D7612">
        <w:rPr>
          <w:rFonts w:eastAsiaTheme="minorEastAsia" w:hint="eastAsia"/>
          <w:b/>
          <w:bCs/>
          <w:sz w:val="16"/>
          <w:szCs w:val="16"/>
          <w:lang w:eastAsia="zh-CN"/>
        </w:rPr>
        <w:t xml:space="preserve">                              </w:t>
      </w:r>
      <w:proofErr w:type="gramStart"/>
      <w:r w:rsidR="006D7612">
        <w:rPr>
          <w:rFonts w:eastAsiaTheme="minorEastAsia" w:hint="eastAsia"/>
          <w:b/>
          <w:bCs/>
          <w:sz w:val="16"/>
          <w:szCs w:val="16"/>
          <w:lang w:eastAsia="zh-CN"/>
        </w:rPr>
        <w:t xml:space="preserve">  </w:t>
      </w:r>
      <w:r w:rsidR="006D7612" w:rsidRPr="00264FBD">
        <w:rPr>
          <w:rFonts w:eastAsiaTheme="minorEastAsia"/>
          <w:b/>
          <w:bCs/>
          <w:sz w:val="16"/>
          <w:szCs w:val="16"/>
          <w:lang w:eastAsia="zh-CN"/>
        </w:rPr>
        <w:t xml:space="preserve"> (</w:t>
      </w:r>
      <w:proofErr w:type="gramEnd"/>
      <w:r w:rsidR="006D7612" w:rsidRPr="00264FBD">
        <w:rPr>
          <w:rFonts w:eastAsiaTheme="minorEastAsia"/>
          <w:b/>
          <w:bCs/>
          <w:sz w:val="16"/>
          <w:szCs w:val="16"/>
          <w:lang w:eastAsia="zh-CN"/>
        </w:rPr>
        <w:t>b)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2 layers</w:t>
      </w:r>
    </w:p>
    <w:p w14:paraId="4E8A5545" w14:textId="406F7DDD" w:rsidR="00976886" w:rsidRDefault="001D7471" w:rsidP="00264FBD">
      <w:pPr>
        <w:jc w:val="center"/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-</w:t>
      </w:r>
      <w:r>
        <w:rPr>
          <w:rFonts w:hint="eastAsia"/>
          <w:b/>
          <w:bCs/>
          <w:sz w:val="18"/>
          <w:szCs w:val="18"/>
        </w:rPr>
        <w:t>1</w:t>
      </w:r>
      <w:r w:rsidRPr="0069563E">
        <w:rPr>
          <w:b/>
          <w:bCs/>
          <w:sz w:val="18"/>
          <w:szCs w:val="18"/>
        </w:rPr>
        <w:t xml:space="preserve"> Normalized</w:t>
      </w:r>
      <w:r w:rsidR="00AD6C75">
        <w:rPr>
          <w:rFonts w:hint="eastAsia"/>
          <w:b/>
          <w:bCs/>
          <w:sz w:val="18"/>
          <w:szCs w:val="18"/>
        </w:rPr>
        <w:t xml:space="preserve"> PDSCH</w:t>
      </w:r>
      <w:r w:rsidRPr="0069563E">
        <w:rPr>
          <w:b/>
          <w:bCs/>
          <w:sz w:val="18"/>
          <w:szCs w:val="18"/>
        </w:rPr>
        <w:t xml:space="preserve"> throughput of </w:t>
      </w:r>
      <w:r w:rsidR="006D7612"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 w:rsidR="006D7612">
        <w:rPr>
          <w:rFonts w:hint="eastAsia"/>
          <w:b/>
          <w:bCs/>
          <w:sz w:val="18"/>
          <w:szCs w:val="18"/>
        </w:rPr>
        <w:t>128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 vs. subarray virtualization,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 xml:space="preserve">random PMI vs. </w:t>
      </w:r>
      <w:r w:rsidR="00351573">
        <w:rPr>
          <w:rFonts w:hint="eastAsia"/>
          <w:b/>
          <w:bCs/>
          <w:sz w:val="18"/>
          <w:szCs w:val="18"/>
        </w:rPr>
        <w:t>follow</w:t>
      </w:r>
      <w:r w:rsidRPr="0069563E">
        <w:rPr>
          <w:b/>
          <w:bCs/>
          <w:sz w:val="18"/>
          <w:szCs w:val="18"/>
        </w:rPr>
        <w:t xml:space="preserve"> PMI</w:t>
      </w:r>
      <w:r>
        <w:rPr>
          <w:rFonts w:hint="eastAsia"/>
          <w:b/>
          <w:bCs/>
          <w:sz w:val="18"/>
          <w:szCs w:val="18"/>
        </w:rPr>
        <w:t>, FR1 Uma CDLC</w:t>
      </w:r>
      <w:r w:rsidDel="003F46D2">
        <w:rPr>
          <w:rFonts w:hint="eastAsia"/>
        </w:rPr>
        <w:t xml:space="preserve"> </w:t>
      </w:r>
    </w:p>
    <w:p w14:paraId="572A4027" w14:textId="392CABD5" w:rsidR="0049637F" w:rsidRDefault="0049637F" w:rsidP="009C457E">
      <w:r w:rsidRPr="00214796">
        <w:rPr>
          <w:rFonts w:hint="eastAsia"/>
          <w:b/>
          <w:bCs/>
          <w:sz w:val="24"/>
          <w:szCs w:val="24"/>
          <w:u w:val="single"/>
        </w:rPr>
        <w:t xml:space="preserve">BS antenna </w:t>
      </w:r>
      <w:r>
        <w:rPr>
          <w:rFonts w:hint="eastAsia"/>
          <w:b/>
          <w:bCs/>
          <w:sz w:val="24"/>
          <w:szCs w:val="24"/>
          <w:u w:val="single"/>
        </w:rPr>
        <w:t>64</w:t>
      </w:r>
      <w:r w:rsidRPr="00214796">
        <w:rPr>
          <w:rFonts w:hint="eastAsia"/>
          <w:b/>
          <w:bCs/>
          <w:sz w:val="24"/>
          <w:szCs w:val="24"/>
          <w:u w:val="single"/>
        </w:rPr>
        <w:t xml:space="preserve">AE, </w:t>
      </w:r>
      <w:r w:rsidR="00F83855">
        <w:rPr>
          <w:rFonts w:hint="eastAsia"/>
          <w:b/>
          <w:bCs/>
          <w:sz w:val="24"/>
          <w:szCs w:val="24"/>
          <w:u w:val="single"/>
        </w:rPr>
        <w:t>FC vs SV,</w:t>
      </w:r>
      <w:r w:rsidR="00F83855" w:rsidRPr="00214796">
        <w:rPr>
          <w:rFonts w:hint="eastAsia"/>
          <w:b/>
          <w:bCs/>
          <w:sz w:val="24"/>
          <w:szCs w:val="24"/>
          <w:u w:val="single"/>
        </w:rPr>
        <w:t xml:space="preserve"> </w:t>
      </w:r>
      <w:r w:rsidRPr="00214796">
        <w:rPr>
          <w:rFonts w:hint="eastAsia"/>
          <w:b/>
          <w:bCs/>
          <w:sz w:val="24"/>
          <w:szCs w:val="24"/>
          <w:u w:val="single"/>
        </w:rPr>
        <w:t>4 layers and 2 layers</w:t>
      </w:r>
    </w:p>
    <w:p w14:paraId="12ABF457" w14:textId="4E01FF9E" w:rsidR="001B7D0B" w:rsidRDefault="00270423" w:rsidP="00264FBD">
      <w:pPr>
        <w:jc w:val="center"/>
        <w:rPr>
          <w:noProof/>
        </w:rPr>
      </w:pPr>
      <w:r w:rsidRPr="00270423">
        <w:rPr>
          <w:noProof/>
        </w:rPr>
        <w:lastRenderedPageBreak/>
        <w:drawing>
          <wp:inline distT="0" distB="0" distL="0" distR="0" wp14:anchorId="741FA665" wp14:editId="63280EEB">
            <wp:extent cx="2671638" cy="2004797"/>
            <wp:effectExtent l="0" t="0" r="0" b="0"/>
            <wp:docPr id="739969203" name="Picture 7" descr="A graph of different colore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D2AA906-D5F7-1696-3BE0-4E323C6BC2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of different colored lines&#10;&#10;Description automatically generated">
                      <a:extLst>
                        <a:ext uri="{FF2B5EF4-FFF2-40B4-BE49-F238E27FC236}">
                          <a16:creationId xmlns:a16="http://schemas.microsoft.com/office/drawing/2014/main" id="{FD2AA906-D5F7-1696-3BE0-4E323C6BC2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2698" cy="2013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7661" w:rsidRPr="00EF7661">
        <w:rPr>
          <w:noProof/>
        </w:rPr>
        <w:drawing>
          <wp:inline distT="0" distB="0" distL="0" distR="0" wp14:anchorId="63413E2C" wp14:editId="4E16FE56">
            <wp:extent cx="2687541" cy="2016730"/>
            <wp:effectExtent l="0" t="0" r="0" b="3175"/>
            <wp:docPr id="779002734" name="Picture 7" descr="A graph of different colore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B4C4F5E-D99F-1799-CD34-E41F8C40E2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of different colored lines&#10;&#10;Description automatically generated">
                      <a:extLst>
                        <a:ext uri="{FF2B5EF4-FFF2-40B4-BE49-F238E27FC236}">
                          <a16:creationId xmlns:a16="http://schemas.microsoft.com/office/drawing/2014/main" id="{3B4C4F5E-D99F-1799-CD34-E41F8C40E2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151" cy="203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35EE8" w14:textId="398E49FF" w:rsidR="00351573" w:rsidRPr="0069563E" w:rsidRDefault="005E6DE0" w:rsidP="00264FBD">
      <w:pPr>
        <w:pStyle w:val="ListParagraph"/>
        <w:ind w:left="360"/>
        <w:rPr>
          <w:b/>
          <w:bCs/>
          <w:sz w:val="16"/>
          <w:szCs w:val="16"/>
        </w:rPr>
      </w:pP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                                     (a) 4 layers                                                                                            </w:t>
      </w:r>
      <w:proofErr w:type="gramStart"/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</w:t>
      </w:r>
      <w:r w:rsidR="00351573" w:rsidRPr="0069563E">
        <w:rPr>
          <w:rFonts w:eastAsiaTheme="minorEastAsia" w:hint="eastAsia"/>
          <w:b/>
          <w:bCs/>
          <w:sz w:val="16"/>
          <w:szCs w:val="16"/>
          <w:lang w:eastAsia="zh-CN"/>
        </w:rPr>
        <w:t>(</w:t>
      </w:r>
      <w:proofErr w:type="gramEnd"/>
      <w:r w:rsidR="00351573" w:rsidRPr="0069563E">
        <w:rPr>
          <w:rFonts w:eastAsiaTheme="minorEastAsia" w:hint="eastAsia"/>
          <w:b/>
          <w:bCs/>
          <w:sz w:val="16"/>
          <w:szCs w:val="16"/>
          <w:lang w:eastAsia="zh-CN"/>
        </w:rPr>
        <w:t>b)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2 layers</w:t>
      </w:r>
    </w:p>
    <w:p w14:paraId="417C18CC" w14:textId="4A24917F" w:rsidR="00351573" w:rsidRPr="001B7D0B" w:rsidRDefault="00351573" w:rsidP="00264FBD">
      <w:pPr>
        <w:jc w:val="center"/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Normalized</w:t>
      </w:r>
      <w:r w:rsidR="00A24AF6">
        <w:rPr>
          <w:rFonts w:hint="eastAsia"/>
          <w:b/>
          <w:bCs/>
          <w:sz w:val="18"/>
          <w:szCs w:val="18"/>
        </w:rPr>
        <w:t xml:space="preserve"> 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64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 vs. subarray virtualization,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 xml:space="preserve">random PMI vs. </w:t>
      </w:r>
      <w:r>
        <w:rPr>
          <w:rFonts w:hint="eastAsia"/>
          <w:b/>
          <w:bCs/>
          <w:sz w:val="18"/>
          <w:szCs w:val="18"/>
        </w:rPr>
        <w:t>follow</w:t>
      </w:r>
      <w:r w:rsidRPr="0069563E">
        <w:rPr>
          <w:b/>
          <w:bCs/>
          <w:sz w:val="18"/>
          <w:szCs w:val="18"/>
        </w:rPr>
        <w:t xml:space="preserve"> PMI</w:t>
      </w:r>
      <w:r>
        <w:rPr>
          <w:rFonts w:hint="eastAsia"/>
          <w:b/>
          <w:bCs/>
          <w:sz w:val="18"/>
          <w:szCs w:val="18"/>
        </w:rPr>
        <w:t xml:space="preserve">, FR1 Uma CDLC </w:t>
      </w:r>
    </w:p>
    <w:p w14:paraId="5E7076FA" w14:textId="62E407AA" w:rsidR="007E24D2" w:rsidRDefault="007E24D2" w:rsidP="007E24D2">
      <w:r w:rsidRPr="00214796">
        <w:rPr>
          <w:rFonts w:hint="eastAsia"/>
          <w:b/>
          <w:bCs/>
          <w:sz w:val="24"/>
          <w:szCs w:val="24"/>
          <w:u w:val="single"/>
        </w:rPr>
        <w:t xml:space="preserve">BS antenna </w:t>
      </w:r>
      <w:r>
        <w:rPr>
          <w:b/>
          <w:bCs/>
          <w:sz w:val="24"/>
          <w:szCs w:val="24"/>
          <w:u w:val="single"/>
        </w:rPr>
        <w:t>8</w:t>
      </w:r>
      <w:r w:rsidRPr="00214796">
        <w:rPr>
          <w:rFonts w:hint="eastAsia"/>
          <w:b/>
          <w:bCs/>
          <w:sz w:val="24"/>
          <w:szCs w:val="24"/>
          <w:u w:val="single"/>
        </w:rPr>
        <w:t xml:space="preserve">AE, </w:t>
      </w:r>
      <w:r>
        <w:rPr>
          <w:b/>
          <w:bCs/>
          <w:sz w:val="24"/>
          <w:szCs w:val="24"/>
          <w:u w:val="single"/>
        </w:rPr>
        <w:t xml:space="preserve">no </w:t>
      </w:r>
      <w:r w:rsidR="008E2099">
        <w:rPr>
          <w:b/>
          <w:bCs/>
          <w:sz w:val="24"/>
          <w:szCs w:val="24"/>
          <w:u w:val="single"/>
        </w:rPr>
        <w:t>SV</w:t>
      </w:r>
      <w:r>
        <w:rPr>
          <w:rFonts w:hint="eastAsia"/>
          <w:b/>
          <w:bCs/>
          <w:sz w:val="24"/>
          <w:szCs w:val="24"/>
          <w:u w:val="single"/>
        </w:rPr>
        <w:t>,</w:t>
      </w:r>
      <w:r w:rsidRPr="00214796">
        <w:rPr>
          <w:rFonts w:hint="eastAsia"/>
          <w:b/>
          <w:bCs/>
          <w:sz w:val="24"/>
          <w:szCs w:val="24"/>
          <w:u w:val="single"/>
        </w:rPr>
        <w:t xml:space="preserve"> 4 layers and 2 layers</w:t>
      </w:r>
    </w:p>
    <w:p w14:paraId="2B72DE2C" w14:textId="29DE9DB7" w:rsidR="007E24D2" w:rsidRDefault="00633F66" w:rsidP="00A02812">
      <w:pPr>
        <w:ind w:left="360"/>
        <w:rPr>
          <w:noProof/>
        </w:rPr>
      </w:pPr>
      <w:r w:rsidRPr="00633F66">
        <w:rPr>
          <w:noProof/>
        </w:rPr>
        <w:drawing>
          <wp:inline distT="0" distB="0" distL="0" distR="0" wp14:anchorId="13AE0019" wp14:editId="5822C5D0">
            <wp:extent cx="2801014" cy="1669415"/>
            <wp:effectExtent l="0" t="0" r="0" b="6985"/>
            <wp:docPr id="1497933199" name="Picture 2" descr="A graph of a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232807C-17A1-22B8-BF29-DB1E20BF20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graph of a graph&#10;&#10;Description automatically generated">
                      <a:extLst>
                        <a:ext uri="{FF2B5EF4-FFF2-40B4-BE49-F238E27FC236}">
                          <a16:creationId xmlns:a16="http://schemas.microsoft.com/office/drawing/2014/main" id="{C232807C-17A1-22B8-BF29-DB1E20BF20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844" cy="1676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3986" w:rsidRPr="00E23986">
        <w:rPr>
          <w:noProof/>
        </w:rPr>
        <w:t xml:space="preserve"> </w:t>
      </w:r>
      <w:r w:rsidR="00E23986" w:rsidRPr="00E23986">
        <w:rPr>
          <w:noProof/>
        </w:rPr>
        <w:drawing>
          <wp:inline distT="0" distB="0" distL="0" distR="0" wp14:anchorId="5D01CB9C" wp14:editId="490BA35D">
            <wp:extent cx="2846827" cy="1669774"/>
            <wp:effectExtent l="0" t="0" r="0" b="6985"/>
            <wp:docPr id="6" name="Picture 5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5E845E6-EEAD-B82B-CD14-35FEACFAC2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B5E845E6-EEAD-B82B-CD14-35FEACFAC2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3953" cy="1679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178C1" w14:textId="58CE2D82" w:rsidR="005E4DA9" w:rsidRPr="00264FBD" w:rsidRDefault="006E6B0C" w:rsidP="00264FBD">
      <w:pPr>
        <w:rPr>
          <w:b/>
          <w:bCs/>
          <w:noProof/>
          <w:sz w:val="16"/>
          <w:szCs w:val="16"/>
        </w:rPr>
      </w:pPr>
      <w:r w:rsidRPr="00264FBD">
        <w:rPr>
          <w:b/>
          <w:bCs/>
          <w:noProof/>
          <w:sz w:val="16"/>
          <w:szCs w:val="16"/>
        </w:rPr>
        <w:t xml:space="preserve">                                    </w:t>
      </w:r>
      <w:r w:rsidR="00532109" w:rsidRPr="00264FBD">
        <w:rPr>
          <w:b/>
          <w:bCs/>
          <w:noProof/>
          <w:sz w:val="16"/>
          <w:szCs w:val="16"/>
        </w:rPr>
        <w:t xml:space="preserve">       </w:t>
      </w:r>
      <w:r w:rsidR="00FB3BE5">
        <w:rPr>
          <w:rFonts w:hint="eastAsia"/>
          <w:b/>
          <w:bCs/>
          <w:noProof/>
          <w:sz w:val="16"/>
          <w:szCs w:val="16"/>
        </w:rPr>
        <w:t xml:space="preserve"> </w:t>
      </w:r>
      <w:r w:rsidRPr="00264FBD">
        <w:rPr>
          <w:b/>
          <w:bCs/>
          <w:noProof/>
          <w:sz w:val="16"/>
          <w:szCs w:val="16"/>
        </w:rPr>
        <w:t xml:space="preserve">  (a)   </w:t>
      </w:r>
      <w:r w:rsidR="009812CE">
        <w:rPr>
          <w:rFonts w:hint="eastAsia"/>
          <w:b/>
          <w:bCs/>
          <w:sz w:val="18"/>
          <w:szCs w:val="18"/>
        </w:rPr>
        <w:t>4 layers FR1 Uma CDLC</w:t>
      </w:r>
      <w:r w:rsidRPr="00264FBD">
        <w:rPr>
          <w:b/>
          <w:bCs/>
          <w:noProof/>
          <w:sz w:val="16"/>
          <w:szCs w:val="16"/>
        </w:rPr>
        <w:t xml:space="preserve">                                              </w:t>
      </w:r>
      <w:r w:rsidR="00FB3BE5">
        <w:rPr>
          <w:rFonts w:hint="eastAsia"/>
          <w:b/>
          <w:bCs/>
          <w:noProof/>
          <w:sz w:val="16"/>
          <w:szCs w:val="16"/>
        </w:rPr>
        <w:t xml:space="preserve">                      </w:t>
      </w:r>
      <w:r w:rsidRPr="00264FBD">
        <w:rPr>
          <w:b/>
          <w:bCs/>
          <w:noProof/>
          <w:sz w:val="16"/>
          <w:szCs w:val="16"/>
        </w:rPr>
        <w:t xml:space="preserve">        (</w:t>
      </w:r>
      <w:proofErr w:type="gramStart"/>
      <w:r w:rsidRPr="00264FBD">
        <w:rPr>
          <w:b/>
          <w:bCs/>
          <w:noProof/>
          <w:sz w:val="16"/>
          <w:szCs w:val="16"/>
        </w:rPr>
        <w:t>b)</w:t>
      </w:r>
      <w:r w:rsidR="009812CE">
        <w:rPr>
          <w:rFonts w:hint="eastAsia"/>
          <w:b/>
          <w:bCs/>
          <w:noProof/>
          <w:sz w:val="16"/>
          <w:szCs w:val="16"/>
        </w:rPr>
        <w:t xml:space="preserve">  </w:t>
      </w:r>
      <w:r w:rsidR="009812CE">
        <w:rPr>
          <w:rFonts w:hint="eastAsia"/>
          <w:b/>
          <w:bCs/>
          <w:sz w:val="18"/>
          <w:szCs w:val="18"/>
        </w:rPr>
        <w:t>4</w:t>
      </w:r>
      <w:proofErr w:type="gramEnd"/>
      <w:r w:rsidR="009812CE">
        <w:rPr>
          <w:rFonts w:hint="eastAsia"/>
          <w:b/>
          <w:bCs/>
          <w:sz w:val="18"/>
          <w:szCs w:val="18"/>
        </w:rPr>
        <w:t xml:space="preserve"> layers TDLC300-100</w:t>
      </w:r>
    </w:p>
    <w:p w14:paraId="5B53A61F" w14:textId="6464539A" w:rsidR="005E4DA9" w:rsidRDefault="00D73F8D" w:rsidP="00A02812">
      <w:pPr>
        <w:ind w:left="360"/>
        <w:rPr>
          <w:noProof/>
        </w:rPr>
      </w:pPr>
      <w:r w:rsidRPr="00D73F8D">
        <w:rPr>
          <w:noProof/>
        </w:rPr>
        <w:t xml:space="preserve"> </w:t>
      </w:r>
      <w:r w:rsidRPr="00D73F8D">
        <w:rPr>
          <w:noProof/>
        </w:rPr>
        <w:drawing>
          <wp:inline distT="0" distB="0" distL="0" distR="0" wp14:anchorId="01B4AFFA" wp14:editId="2E2E0721">
            <wp:extent cx="2739059" cy="1776413"/>
            <wp:effectExtent l="0" t="0" r="4445" b="0"/>
            <wp:docPr id="1728471659" name="Picture 2" descr="A graph of a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2B23FEC-66EF-9EF3-AB7B-F42129E936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graph of a graph&#10;&#10;Description automatically generated">
                      <a:extLst>
                        <a:ext uri="{FF2B5EF4-FFF2-40B4-BE49-F238E27FC236}">
                          <a16:creationId xmlns:a16="http://schemas.microsoft.com/office/drawing/2014/main" id="{92B23FEC-66EF-9EF3-AB7B-F42129E936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593" cy="178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4DA9" w:rsidRPr="005E4DA9">
        <w:rPr>
          <w:noProof/>
        </w:rPr>
        <w:t xml:space="preserve"> </w:t>
      </w:r>
      <w:r w:rsidR="005E4DA9" w:rsidRPr="005E4DA9">
        <w:rPr>
          <w:noProof/>
        </w:rPr>
        <w:drawing>
          <wp:inline distT="0" distB="0" distL="0" distR="0" wp14:anchorId="0425FFB3" wp14:editId="1F77F4FB">
            <wp:extent cx="2786062" cy="1806897"/>
            <wp:effectExtent l="0" t="0" r="0" b="3175"/>
            <wp:docPr id="1363495563" name="Picture 5" descr="A graph of a number of data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B1CC373-1507-C4B8-B66A-21FED94D1F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graph of a number of data&#10;&#10;Description automatically generated">
                      <a:extLst>
                        <a:ext uri="{FF2B5EF4-FFF2-40B4-BE49-F238E27FC236}">
                          <a16:creationId xmlns:a16="http://schemas.microsoft.com/office/drawing/2014/main" id="{8B1CC373-1507-C4B8-B66A-21FED94D1FC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784" cy="181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543DC" w14:textId="07F44B0D" w:rsidR="005E4DA9" w:rsidRDefault="00532109" w:rsidP="00A02812">
      <w:pPr>
        <w:ind w:left="360"/>
        <w:rPr>
          <w:b/>
          <w:bCs/>
          <w:sz w:val="16"/>
          <w:szCs w:val="16"/>
        </w:rPr>
      </w:pPr>
      <w:r w:rsidRPr="00264FBD">
        <w:rPr>
          <w:b/>
          <w:bCs/>
          <w:sz w:val="16"/>
          <w:szCs w:val="16"/>
        </w:rPr>
        <w:t xml:space="preserve">                                 </w:t>
      </w:r>
      <w:r w:rsidR="00FB3BE5">
        <w:rPr>
          <w:rFonts w:hint="eastAsia"/>
          <w:b/>
          <w:bCs/>
          <w:sz w:val="16"/>
          <w:szCs w:val="16"/>
        </w:rPr>
        <w:t xml:space="preserve">       </w:t>
      </w:r>
      <w:r w:rsidRPr="00264FBD">
        <w:rPr>
          <w:b/>
          <w:bCs/>
          <w:sz w:val="16"/>
          <w:szCs w:val="16"/>
        </w:rPr>
        <w:t xml:space="preserve">  (c)  </w:t>
      </w:r>
      <w:r w:rsidR="009812CE">
        <w:rPr>
          <w:rFonts w:hint="eastAsia"/>
          <w:b/>
          <w:bCs/>
          <w:sz w:val="18"/>
          <w:szCs w:val="18"/>
        </w:rPr>
        <w:t>2 layers FR1 Uma CDLC</w:t>
      </w:r>
      <w:r w:rsidRPr="00264FBD">
        <w:rPr>
          <w:b/>
          <w:bCs/>
          <w:sz w:val="16"/>
          <w:szCs w:val="16"/>
        </w:rPr>
        <w:t xml:space="preserve">                                       </w:t>
      </w:r>
      <w:r w:rsidR="00FB3BE5">
        <w:rPr>
          <w:rFonts w:hint="eastAsia"/>
          <w:b/>
          <w:bCs/>
          <w:sz w:val="16"/>
          <w:szCs w:val="16"/>
        </w:rPr>
        <w:t xml:space="preserve">                         </w:t>
      </w:r>
      <w:r w:rsidRPr="00264FBD">
        <w:rPr>
          <w:b/>
          <w:bCs/>
          <w:sz w:val="16"/>
          <w:szCs w:val="16"/>
        </w:rPr>
        <w:t xml:space="preserve"> </w:t>
      </w:r>
      <w:proofErr w:type="gramStart"/>
      <w:r w:rsidRPr="00264FBD">
        <w:rPr>
          <w:b/>
          <w:bCs/>
          <w:sz w:val="16"/>
          <w:szCs w:val="16"/>
        </w:rPr>
        <w:t xml:space="preserve">   (</w:t>
      </w:r>
      <w:proofErr w:type="gramEnd"/>
      <w:r w:rsidRPr="00264FBD">
        <w:rPr>
          <w:b/>
          <w:bCs/>
          <w:sz w:val="16"/>
          <w:szCs w:val="16"/>
        </w:rPr>
        <w:t>d)</w:t>
      </w:r>
      <w:r w:rsidR="009812CE">
        <w:rPr>
          <w:rFonts w:hint="eastAsia"/>
          <w:b/>
          <w:bCs/>
          <w:sz w:val="16"/>
          <w:szCs w:val="16"/>
        </w:rPr>
        <w:t xml:space="preserve"> </w:t>
      </w:r>
      <w:r w:rsidR="009812CE">
        <w:rPr>
          <w:rFonts w:hint="eastAsia"/>
          <w:b/>
          <w:bCs/>
          <w:sz w:val="18"/>
          <w:szCs w:val="18"/>
        </w:rPr>
        <w:t>2 layers TDLC300-100</w:t>
      </w:r>
    </w:p>
    <w:p w14:paraId="6AD0054B" w14:textId="75C7EDEC" w:rsidR="00FB3BE5" w:rsidRPr="00264FBD" w:rsidRDefault="00FB3BE5" w:rsidP="00264FBD">
      <w:pPr>
        <w:ind w:left="360"/>
        <w:jc w:val="center"/>
        <w:rPr>
          <w:b/>
          <w:bCs/>
          <w:sz w:val="16"/>
          <w:szCs w:val="16"/>
        </w:rPr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 xml:space="preserve"> Normalized</w:t>
      </w:r>
      <w:r w:rsidR="0066360A">
        <w:rPr>
          <w:rFonts w:hint="eastAsia"/>
          <w:b/>
          <w:bCs/>
          <w:sz w:val="18"/>
          <w:szCs w:val="18"/>
        </w:rPr>
        <w:t xml:space="preserve"> 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 xml:space="preserve">random PMI vs. </w:t>
      </w:r>
      <w:r>
        <w:rPr>
          <w:rFonts w:hint="eastAsia"/>
          <w:b/>
          <w:bCs/>
          <w:sz w:val="18"/>
          <w:szCs w:val="18"/>
        </w:rPr>
        <w:t>follow</w:t>
      </w:r>
      <w:r w:rsidRPr="0069563E">
        <w:rPr>
          <w:b/>
          <w:bCs/>
          <w:sz w:val="18"/>
          <w:szCs w:val="18"/>
        </w:rPr>
        <w:t xml:space="preserve"> PMI</w:t>
      </w:r>
      <w:r w:rsidR="003D31AA">
        <w:rPr>
          <w:rFonts w:hint="eastAsia"/>
          <w:b/>
          <w:bCs/>
          <w:sz w:val="18"/>
          <w:szCs w:val="18"/>
        </w:rPr>
        <w:t xml:space="preserve"> </w:t>
      </w:r>
    </w:p>
    <w:p w14:paraId="766A267F" w14:textId="76159911" w:rsidR="00874E3D" w:rsidRDefault="00874E3D" w:rsidP="00874E3D">
      <w:pPr>
        <w:pStyle w:val="TH"/>
        <w:rPr>
          <w:lang w:eastAsia="zh-CN"/>
        </w:rPr>
      </w:pPr>
      <w:r>
        <w:rPr>
          <w:rFonts w:hint="eastAsia"/>
          <w:lang w:eastAsia="zh-CN"/>
        </w:rPr>
        <w:lastRenderedPageBreak/>
        <w:t>Table 2.2.2-</w:t>
      </w:r>
      <w:r w:rsidR="00A12D53"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 xml:space="preserve"> Results summary of </w:t>
      </w:r>
      <w:r w:rsidR="002372FA">
        <w:rPr>
          <w:rFonts w:hint="eastAsia"/>
          <w:lang w:eastAsia="zh-CN"/>
        </w:rPr>
        <w:t>PMI results</w:t>
      </w:r>
      <w:r>
        <w:rPr>
          <w:rFonts w:hint="eastAsia"/>
          <w:lang w:eastAsia="zh-CN"/>
        </w:rPr>
        <w:t xml:space="preserve"> </w:t>
      </w:r>
      <w:r w:rsidR="00107801">
        <w:rPr>
          <w:lang w:eastAsia="zh-CN"/>
        </w:rPr>
        <w:t xml:space="preserve">for </w:t>
      </w:r>
      <w:proofErr w:type="spellStart"/>
      <w:r w:rsidR="00107801">
        <w:rPr>
          <w:lang w:eastAsia="zh-CN"/>
        </w:rPr>
        <w:t>TypeI</w:t>
      </w:r>
      <w:proofErr w:type="spellEnd"/>
      <w:r w:rsidR="00E535F9">
        <w:rPr>
          <w:lang w:eastAsia="zh-CN"/>
        </w:rPr>
        <w:t xml:space="preserve"> codebook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55"/>
        <w:gridCol w:w="657"/>
        <w:gridCol w:w="1326"/>
        <w:gridCol w:w="1619"/>
        <w:gridCol w:w="1889"/>
        <w:gridCol w:w="1529"/>
        <w:gridCol w:w="1075"/>
      </w:tblGrid>
      <w:tr w:rsidR="005049F6" w14:paraId="3C154CCC" w14:textId="77777777" w:rsidTr="00264FBD">
        <w:trPr>
          <w:trHeight w:val="350"/>
          <w:jc w:val="center"/>
        </w:trPr>
        <w:tc>
          <w:tcPr>
            <w:tcW w:w="1255" w:type="dxa"/>
          </w:tcPr>
          <w:p w14:paraId="6153C57A" w14:textId="77777777" w:rsidR="005049F6" w:rsidRDefault="005049F6">
            <w:pPr>
              <w:pStyle w:val="TAH"/>
            </w:pPr>
            <w:r>
              <w:rPr>
                <w:rFonts w:hint="eastAsia"/>
              </w:rPr>
              <w:t>BS antenna Config.</w:t>
            </w:r>
          </w:p>
        </w:tc>
        <w:tc>
          <w:tcPr>
            <w:tcW w:w="657" w:type="dxa"/>
          </w:tcPr>
          <w:p w14:paraId="463B2D1D" w14:textId="0CACCCF5" w:rsidR="005049F6" w:rsidRDefault="005049F6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Rank</w:t>
            </w:r>
          </w:p>
        </w:tc>
        <w:tc>
          <w:tcPr>
            <w:tcW w:w="1326" w:type="dxa"/>
          </w:tcPr>
          <w:p w14:paraId="65CBD686" w14:textId="2D182935" w:rsidR="005049F6" w:rsidRDefault="005473E5">
            <w:pPr>
              <w:pStyle w:val="TAH"/>
            </w:pPr>
            <w:r>
              <w:rPr>
                <w:rFonts w:hint="eastAsia"/>
                <w:lang w:eastAsia="zh-CN"/>
              </w:rPr>
              <w:t xml:space="preserve">CSI </w:t>
            </w:r>
            <w:r w:rsidR="005049F6">
              <w:rPr>
                <w:rFonts w:hint="eastAsia"/>
              </w:rPr>
              <w:t>Port mapping</w:t>
            </w:r>
          </w:p>
        </w:tc>
        <w:tc>
          <w:tcPr>
            <w:tcW w:w="1619" w:type="dxa"/>
          </w:tcPr>
          <w:p w14:paraId="57F1C086" w14:textId="77777777" w:rsidR="005049F6" w:rsidRDefault="005049F6">
            <w:pPr>
              <w:pStyle w:val="TAH"/>
            </w:pPr>
            <w:r>
              <w:t>Channel</w:t>
            </w:r>
            <w:r>
              <w:rPr>
                <w:rFonts w:hint="eastAsia"/>
              </w:rPr>
              <w:t xml:space="preserve"> model</w:t>
            </w:r>
          </w:p>
        </w:tc>
        <w:tc>
          <w:tcPr>
            <w:tcW w:w="1889" w:type="dxa"/>
          </w:tcPr>
          <w:p w14:paraId="7073B975" w14:textId="47BE68A0" w:rsidR="005049F6" w:rsidRDefault="005049F6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SNR of Follow PMI at 90% </w:t>
            </w:r>
            <w:proofErr w:type="spellStart"/>
            <w:r>
              <w:rPr>
                <w:rFonts w:hint="eastAsia"/>
                <w:lang w:eastAsia="zh-CN"/>
              </w:rPr>
              <w:t>NThp</w:t>
            </w:r>
            <w:proofErr w:type="spellEnd"/>
            <w:r>
              <w:rPr>
                <w:rFonts w:hint="eastAsia"/>
                <w:lang w:eastAsia="zh-CN"/>
              </w:rPr>
              <w:t>.</w:t>
            </w:r>
            <w:r w:rsidR="00343820">
              <w:rPr>
                <w:lang w:eastAsia="zh-CN"/>
              </w:rPr>
              <w:t xml:space="preserve"> [dB]</w:t>
            </w:r>
          </w:p>
        </w:tc>
        <w:tc>
          <w:tcPr>
            <w:tcW w:w="1529" w:type="dxa"/>
          </w:tcPr>
          <w:p w14:paraId="229EA31C" w14:textId="0CB6FFF4" w:rsidR="005049F6" w:rsidRDefault="005049F6" w:rsidP="00BF2D08">
            <w:pPr>
              <w:pStyle w:val="TAH"/>
            </w:pPr>
            <w:proofErr w:type="spellStart"/>
            <w:r>
              <w:rPr>
                <w:rFonts w:hint="eastAsia"/>
              </w:rPr>
              <w:t>NThp</w:t>
            </w:r>
            <w:proofErr w:type="spellEnd"/>
            <w:r>
              <w:rPr>
                <w:rFonts w:hint="eastAsia"/>
              </w:rPr>
              <w:t xml:space="preserve">. </w:t>
            </w:r>
            <w:r>
              <w:rPr>
                <w:rFonts w:hint="eastAsia"/>
                <w:lang w:eastAsia="zh-CN"/>
              </w:rPr>
              <w:t xml:space="preserve">of Random PMI </w:t>
            </w:r>
          </w:p>
        </w:tc>
        <w:tc>
          <w:tcPr>
            <w:tcW w:w="1075" w:type="dxa"/>
          </w:tcPr>
          <w:p w14:paraId="729FB191" w14:textId="2695C1C5" w:rsidR="005049F6" w:rsidRPr="005049F6" w:rsidRDefault="005049F6" w:rsidP="005049F6">
            <w:pPr>
              <w:pStyle w:val="TAH"/>
            </w:pPr>
            <w:r w:rsidRPr="00264FBD">
              <w:t>Gama</w:t>
            </w:r>
          </w:p>
        </w:tc>
      </w:tr>
      <w:tr w:rsidR="005049F6" w14:paraId="370019AD" w14:textId="77777777" w:rsidTr="00264FBD">
        <w:trPr>
          <w:jc w:val="center"/>
        </w:trPr>
        <w:tc>
          <w:tcPr>
            <w:tcW w:w="1255" w:type="dxa"/>
            <w:vMerge w:val="restart"/>
          </w:tcPr>
          <w:p w14:paraId="5DEC49CD" w14:textId="77777777" w:rsidR="005049F6" w:rsidRDefault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128AE</w:t>
            </w:r>
          </w:p>
        </w:tc>
        <w:tc>
          <w:tcPr>
            <w:tcW w:w="657" w:type="dxa"/>
            <w:vMerge w:val="restart"/>
          </w:tcPr>
          <w:p w14:paraId="7A859338" w14:textId="7FF3DEE6" w:rsidR="005049F6" w:rsidRDefault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26" w:type="dxa"/>
          </w:tcPr>
          <w:p w14:paraId="4CD82027" w14:textId="4A5A052E" w:rsidR="005049F6" w:rsidRDefault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FC</w:t>
            </w:r>
          </w:p>
        </w:tc>
        <w:tc>
          <w:tcPr>
            <w:tcW w:w="1619" w:type="dxa"/>
            <w:vMerge w:val="restart"/>
          </w:tcPr>
          <w:p w14:paraId="1A565A7A" w14:textId="76E13A8A" w:rsidR="005049F6" w:rsidRDefault="0005213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89" w:type="dxa"/>
          </w:tcPr>
          <w:p w14:paraId="7DD9B9C8" w14:textId="7C55F091" w:rsidR="005049F6" w:rsidRDefault="003F25E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</w:t>
            </w:r>
          </w:p>
        </w:tc>
        <w:tc>
          <w:tcPr>
            <w:tcW w:w="1529" w:type="dxa"/>
          </w:tcPr>
          <w:p w14:paraId="24B92817" w14:textId="5E2F5835" w:rsidR="005049F6" w:rsidRDefault="008434AF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77%</w:t>
            </w:r>
          </w:p>
        </w:tc>
        <w:tc>
          <w:tcPr>
            <w:tcW w:w="1075" w:type="dxa"/>
          </w:tcPr>
          <w:p w14:paraId="4B080642" w14:textId="1FE2B901" w:rsidR="005049F6" w:rsidRDefault="00864498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1.16</w:t>
            </w:r>
          </w:p>
        </w:tc>
      </w:tr>
      <w:tr w:rsidR="005049F6" w14:paraId="6CCF7C40" w14:textId="77777777" w:rsidTr="00264FBD">
        <w:trPr>
          <w:jc w:val="center"/>
        </w:trPr>
        <w:tc>
          <w:tcPr>
            <w:tcW w:w="1255" w:type="dxa"/>
            <w:vMerge/>
          </w:tcPr>
          <w:p w14:paraId="1BEF66E7" w14:textId="77777777" w:rsidR="005049F6" w:rsidRDefault="005049F6">
            <w:pPr>
              <w:pStyle w:val="TAC"/>
            </w:pPr>
          </w:p>
        </w:tc>
        <w:tc>
          <w:tcPr>
            <w:tcW w:w="657" w:type="dxa"/>
            <w:vMerge/>
          </w:tcPr>
          <w:p w14:paraId="15710342" w14:textId="77777777" w:rsidR="005049F6" w:rsidRDefault="005049F6">
            <w:pPr>
              <w:pStyle w:val="TAC"/>
            </w:pPr>
          </w:p>
        </w:tc>
        <w:tc>
          <w:tcPr>
            <w:tcW w:w="1326" w:type="dxa"/>
          </w:tcPr>
          <w:p w14:paraId="4A4B7499" w14:textId="26B8AA7B" w:rsidR="005049F6" w:rsidRDefault="005049F6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1619" w:type="dxa"/>
            <w:vMerge/>
          </w:tcPr>
          <w:p w14:paraId="4BC4F2C3" w14:textId="77777777" w:rsidR="005049F6" w:rsidRDefault="005049F6">
            <w:pPr>
              <w:pStyle w:val="TAC"/>
            </w:pPr>
          </w:p>
        </w:tc>
        <w:tc>
          <w:tcPr>
            <w:tcW w:w="1889" w:type="dxa"/>
          </w:tcPr>
          <w:p w14:paraId="5DA2133B" w14:textId="229BEDDF" w:rsidR="005049F6" w:rsidRDefault="001D47D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</w:t>
            </w:r>
          </w:p>
        </w:tc>
        <w:tc>
          <w:tcPr>
            <w:tcW w:w="1529" w:type="dxa"/>
          </w:tcPr>
          <w:p w14:paraId="2DC8A9F5" w14:textId="1289B692" w:rsidR="005049F6" w:rsidRDefault="008434AF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52%</w:t>
            </w:r>
          </w:p>
        </w:tc>
        <w:tc>
          <w:tcPr>
            <w:tcW w:w="1075" w:type="dxa"/>
          </w:tcPr>
          <w:p w14:paraId="47C50468" w14:textId="46EA1816" w:rsidR="005049F6" w:rsidRDefault="001C0D17" w:rsidP="00BF2D0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1.73</w:t>
            </w:r>
          </w:p>
        </w:tc>
      </w:tr>
      <w:tr w:rsidR="005049F6" w14:paraId="28B138F6" w14:textId="77777777" w:rsidTr="00264FBD">
        <w:trPr>
          <w:jc w:val="center"/>
        </w:trPr>
        <w:tc>
          <w:tcPr>
            <w:tcW w:w="1255" w:type="dxa"/>
            <w:vMerge/>
          </w:tcPr>
          <w:p w14:paraId="278D4A85" w14:textId="77777777" w:rsidR="005049F6" w:rsidRDefault="005049F6" w:rsidP="005049F6">
            <w:pPr>
              <w:pStyle w:val="TAC"/>
            </w:pPr>
          </w:p>
        </w:tc>
        <w:tc>
          <w:tcPr>
            <w:tcW w:w="657" w:type="dxa"/>
            <w:vMerge w:val="restart"/>
          </w:tcPr>
          <w:p w14:paraId="72709E50" w14:textId="62FD4173" w:rsidR="005049F6" w:rsidRDefault="005049F6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26" w:type="dxa"/>
          </w:tcPr>
          <w:p w14:paraId="657666A2" w14:textId="2BA724D2" w:rsidR="005049F6" w:rsidRDefault="005049F6" w:rsidP="005049F6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619" w:type="dxa"/>
            <w:vMerge/>
          </w:tcPr>
          <w:p w14:paraId="0A4C538F" w14:textId="77777777" w:rsidR="005049F6" w:rsidRDefault="005049F6" w:rsidP="005049F6">
            <w:pPr>
              <w:pStyle w:val="TAC"/>
            </w:pPr>
          </w:p>
        </w:tc>
        <w:tc>
          <w:tcPr>
            <w:tcW w:w="1889" w:type="dxa"/>
          </w:tcPr>
          <w:p w14:paraId="2D2E4E59" w14:textId="4D6AE120" w:rsidR="005049F6" w:rsidRDefault="00262A84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-4.5</w:t>
            </w:r>
          </w:p>
        </w:tc>
        <w:tc>
          <w:tcPr>
            <w:tcW w:w="1529" w:type="dxa"/>
          </w:tcPr>
          <w:p w14:paraId="6480650D" w14:textId="2B00ABB8" w:rsidR="005049F6" w:rsidRDefault="008A235D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78%</w:t>
            </w:r>
          </w:p>
        </w:tc>
        <w:tc>
          <w:tcPr>
            <w:tcW w:w="1075" w:type="dxa"/>
          </w:tcPr>
          <w:p w14:paraId="6DC74A6F" w14:textId="34D79258" w:rsidR="005049F6" w:rsidRDefault="001C0D17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1.15</w:t>
            </w:r>
          </w:p>
        </w:tc>
      </w:tr>
      <w:tr w:rsidR="005049F6" w14:paraId="2BAAB726" w14:textId="77777777" w:rsidTr="00264FBD">
        <w:trPr>
          <w:jc w:val="center"/>
        </w:trPr>
        <w:tc>
          <w:tcPr>
            <w:tcW w:w="1255" w:type="dxa"/>
            <w:vMerge/>
          </w:tcPr>
          <w:p w14:paraId="330D8DC0" w14:textId="77777777" w:rsidR="005049F6" w:rsidRDefault="005049F6" w:rsidP="005049F6">
            <w:pPr>
              <w:pStyle w:val="TAC"/>
            </w:pPr>
          </w:p>
        </w:tc>
        <w:tc>
          <w:tcPr>
            <w:tcW w:w="657" w:type="dxa"/>
            <w:vMerge/>
          </w:tcPr>
          <w:p w14:paraId="2A03C0D7" w14:textId="77777777" w:rsidR="005049F6" w:rsidRDefault="005049F6" w:rsidP="005049F6">
            <w:pPr>
              <w:pStyle w:val="TAC"/>
            </w:pPr>
          </w:p>
        </w:tc>
        <w:tc>
          <w:tcPr>
            <w:tcW w:w="1326" w:type="dxa"/>
          </w:tcPr>
          <w:p w14:paraId="6D09B385" w14:textId="463C67C7" w:rsidR="005049F6" w:rsidRDefault="005049F6" w:rsidP="005049F6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1619" w:type="dxa"/>
            <w:vMerge/>
          </w:tcPr>
          <w:p w14:paraId="2838F718" w14:textId="77777777" w:rsidR="005049F6" w:rsidRDefault="005049F6" w:rsidP="005049F6">
            <w:pPr>
              <w:pStyle w:val="TAC"/>
            </w:pPr>
          </w:p>
        </w:tc>
        <w:tc>
          <w:tcPr>
            <w:tcW w:w="1889" w:type="dxa"/>
          </w:tcPr>
          <w:p w14:paraId="2C6C1E46" w14:textId="00A83DE1" w:rsidR="005049F6" w:rsidRDefault="0067639A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-5.5</w:t>
            </w:r>
          </w:p>
        </w:tc>
        <w:tc>
          <w:tcPr>
            <w:tcW w:w="1529" w:type="dxa"/>
          </w:tcPr>
          <w:p w14:paraId="4AD23301" w14:textId="6235DC27" w:rsidR="005049F6" w:rsidRDefault="007103A2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47%</w:t>
            </w:r>
          </w:p>
        </w:tc>
        <w:tc>
          <w:tcPr>
            <w:tcW w:w="1075" w:type="dxa"/>
          </w:tcPr>
          <w:p w14:paraId="417AFB6D" w14:textId="0AC6202F" w:rsidR="005049F6" w:rsidRDefault="00EE1981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1.91</w:t>
            </w:r>
          </w:p>
        </w:tc>
      </w:tr>
      <w:tr w:rsidR="00DA21C3" w14:paraId="319D781E" w14:textId="77777777" w:rsidTr="00264FBD">
        <w:trPr>
          <w:jc w:val="center"/>
        </w:trPr>
        <w:tc>
          <w:tcPr>
            <w:tcW w:w="1255" w:type="dxa"/>
            <w:vMerge w:val="restart"/>
          </w:tcPr>
          <w:p w14:paraId="59A770BC" w14:textId="77777777" w:rsidR="00DA21C3" w:rsidRDefault="00DA21C3" w:rsidP="005049F6">
            <w:pPr>
              <w:pStyle w:val="TAC"/>
            </w:pPr>
            <w:r>
              <w:rPr>
                <w:rFonts w:hint="eastAsia"/>
                <w:lang w:eastAsia="zh-CN"/>
              </w:rPr>
              <w:t>64</w:t>
            </w:r>
            <w:r>
              <w:rPr>
                <w:rFonts w:hint="eastAsia"/>
              </w:rPr>
              <w:t>AE</w:t>
            </w:r>
          </w:p>
        </w:tc>
        <w:tc>
          <w:tcPr>
            <w:tcW w:w="657" w:type="dxa"/>
            <w:vMerge w:val="restart"/>
          </w:tcPr>
          <w:p w14:paraId="7266604E" w14:textId="5FDFDC2F" w:rsidR="00DA21C3" w:rsidRDefault="00DA21C3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26" w:type="dxa"/>
          </w:tcPr>
          <w:p w14:paraId="079CBF0E" w14:textId="4684DEDB" w:rsidR="00DA21C3" w:rsidRDefault="00DA21C3" w:rsidP="005049F6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619" w:type="dxa"/>
            <w:vMerge w:val="restart"/>
          </w:tcPr>
          <w:p w14:paraId="235A3F00" w14:textId="58D2CC02" w:rsidR="00DA21C3" w:rsidRDefault="00052132" w:rsidP="005049F6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89" w:type="dxa"/>
          </w:tcPr>
          <w:p w14:paraId="582F9E58" w14:textId="6CB5E8FA" w:rsidR="00DA21C3" w:rsidRDefault="00035D8B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7.5</w:t>
            </w:r>
          </w:p>
        </w:tc>
        <w:tc>
          <w:tcPr>
            <w:tcW w:w="1529" w:type="dxa"/>
          </w:tcPr>
          <w:p w14:paraId="35DA6A6A" w14:textId="703A72B8" w:rsidR="00DA21C3" w:rsidRDefault="00035D8B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62%</w:t>
            </w:r>
          </w:p>
        </w:tc>
        <w:tc>
          <w:tcPr>
            <w:tcW w:w="1075" w:type="dxa"/>
          </w:tcPr>
          <w:p w14:paraId="49DD6CD8" w14:textId="536D1A2D" w:rsidR="00DA21C3" w:rsidRDefault="00EE1981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1.45</w:t>
            </w:r>
          </w:p>
        </w:tc>
      </w:tr>
      <w:tr w:rsidR="00DA21C3" w14:paraId="48ACAA70" w14:textId="77777777" w:rsidTr="00264FBD">
        <w:trPr>
          <w:jc w:val="center"/>
        </w:trPr>
        <w:tc>
          <w:tcPr>
            <w:tcW w:w="1255" w:type="dxa"/>
            <w:vMerge/>
          </w:tcPr>
          <w:p w14:paraId="55856146" w14:textId="77777777" w:rsidR="00DA21C3" w:rsidRDefault="00DA21C3" w:rsidP="005049F6">
            <w:pPr>
              <w:pStyle w:val="TAC"/>
            </w:pPr>
          </w:p>
        </w:tc>
        <w:tc>
          <w:tcPr>
            <w:tcW w:w="657" w:type="dxa"/>
            <w:vMerge/>
          </w:tcPr>
          <w:p w14:paraId="35AAA14B" w14:textId="77777777" w:rsidR="00DA21C3" w:rsidRDefault="00DA21C3" w:rsidP="005049F6">
            <w:pPr>
              <w:pStyle w:val="TAC"/>
            </w:pPr>
          </w:p>
        </w:tc>
        <w:tc>
          <w:tcPr>
            <w:tcW w:w="1326" w:type="dxa"/>
          </w:tcPr>
          <w:p w14:paraId="78F1940A" w14:textId="79A2F861" w:rsidR="00DA21C3" w:rsidRDefault="00DA21C3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SV</w:t>
            </w:r>
          </w:p>
        </w:tc>
        <w:tc>
          <w:tcPr>
            <w:tcW w:w="1619" w:type="dxa"/>
            <w:vMerge/>
          </w:tcPr>
          <w:p w14:paraId="66C94D20" w14:textId="77777777" w:rsidR="00DA21C3" w:rsidRDefault="00DA21C3" w:rsidP="005049F6">
            <w:pPr>
              <w:pStyle w:val="TAC"/>
            </w:pPr>
          </w:p>
        </w:tc>
        <w:tc>
          <w:tcPr>
            <w:tcW w:w="1889" w:type="dxa"/>
          </w:tcPr>
          <w:p w14:paraId="53A0AA74" w14:textId="1DF082D0" w:rsidR="00DA21C3" w:rsidRDefault="00533D51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6.2</w:t>
            </w:r>
          </w:p>
        </w:tc>
        <w:tc>
          <w:tcPr>
            <w:tcW w:w="1529" w:type="dxa"/>
          </w:tcPr>
          <w:p w14:paraId="55B7F836" w14:textId="42F58C17" w:rsidR="00DA21C3" w:rsidRDefault="00533D51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50%</w:t>
            </w:r>
          </w:p>
        </w:tc>
        <w:tc>
          <w:tcPr>
            <w:tcW w:w="1075" w:type="dxa"/>
          </w:tcPr>
          <w:p w14:paraId="028ABE03" w14:textId="68D5FEE5" w:rsidR="00DA21C3" w:rsidRDefault="003F39DF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</w:t>
            </w:r>
          </w:p>
        </w:tc>
      </w:tr>
      <w:tr w:rsidR="00DA21C3" w14:paraId="140F3586" w14:textId="77777777" w:rsidTr="00264FBD">
        <w:trPr>
          <w:jc w:val="center"/>
        </w:trPr>
        <w:tc>
          <w:tcPr>
            <w:tcW w:w="1255" w:type="dxa"/>
            <w:vMerge/>
          </w:tcPr>
          <w:p w14:paraId="33E46C5E" w14:textId="77777777" w:rsidR="00DA21C3" w:rsidRDefault="00DA21C3" w:rsidP="00DA21C3">
            <w:pPr>
              <w:pStyle w:val="TAC"/>
            </w:pPr>
          </w:p>
        </w:tc>
        <w:tc>
          <w:tcPr>
            <w:tcW w:w="657" w:type="dxa"/>
            <w:vMerge w:val="restart"/>
          </w:tcPr>
          <w:p w14:paraId="4A257770" w14:textId="3F4502CE" w:rsidR="00DA21C3" w:rsidRDefault="00DA21C3" w:rsidP="00DA21C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26" w:type="dxa"/>
          </w:tcPr>
          <w:p w14:paraId="5D1E29E3" w14:textId="789877B0" w:rsidR="00DA21C3" w:rsidRDefault="00DA21C3" w:rsidP="00DA21C3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619" w:type="dxa"/>
            <w:vMerge/>
          </w:tcPr>
          <w:p w14:paraId="6939DE33" w14:textId="77777777" w:rsidR="00DA21C3" w:rsidRDefault="00DA21C3" w:rsidP="00DA21C3">
            <w:pPr>
              <w:pStyle w:val="TAC"/>
            </w:pPr>
          </w:p>
        </w:tc>
        <w:tc>
          <w:tcPr>
            <w:tcW w:w="1889" w:type="dxa"/>
          </w:tcPr>
          <w:p w14:paraId="6C0E4A94" w14:textId="03C84448" w:rsidR="00DA21C3" w:rsidRDefault="006313FD" w:rsidP="00DA21C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-3.9</w:t>
            </w:r>
          </w:p>
        </w:tc>
        <w:tc>
          <w:tcPr>
            <w:tcW w:w="1529" w:type="dxa"/>
          </w:tcPr>
          <w:p w14:paraId="7B4FF9DC" w14:textId="21F430FD" w:rsidR="00DA21C3" w:rsidRDefault="006313FD" w:rsidP="00DA21C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62%</w:t>
            </w:r>
          </w:p>
        </w:tc>
        <w:tc>
          <w:tcPr>
            <w:tcW w:w="1075" w:type="dxa"/>
          </w:tcPr>
          <w:p w14:paraId="37D1C757" w14:textId="4126069B" w:rsidR="00DA21C3" w:rsidRDefault="003F39DF" w:rsidP="00DA21C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1.45</w:t>
            </w:r>
          </w:p>
        </w:tc>
      </w:tr>
      <w:tr w:rsidR="00DA21C3" w14:paraId="3842C547" w14:textId="77777777" w:rsidTr="00264FBD">
        <w:trPr>
          <w:jc w:val="center"/>
        </w:trPr>
        <w:tc>
          <w:tcPr>
            <w:tcW w:w="1255" w:type="dxa"/>
            <w:vMerge/>
          </w:tcPr>
          <w:p w14:paraId="725F28EB" w14:textId="77777777" w:rsidR="00DA21C3" w:rsidRDefault="00DA21C3" w:rsidP="00DA21C3">
            <w:pPr>
              <w:pStyle w:val="TAC"/>
            </w:pPr>
          </w:p>
        </w:tc>
        <w:tc>
          <w:tcPr>
            <w:tcW w:w="657" w:type="dxa"/>
            <w:vMerge/>
          </w:tcPr>
          <w:p w14:paraId="25A49441" w14:textId="77777777" w:rsidR="00DA21C3" w:rsidRDefault="00DA21C3" w:rsidP="00DA21C3">
            <w:pPr>
              <w:pStyle w:val="TAC"/>
            </w:pPr>
          </w:p>
        </w:tc>
        <w:tc>
          <w:tcPr>
            <w:tcW w:w="1326" w:type="dxa"/>
          </w:tcPr>
          <w:p w14:paraId="47B1BF80" w14:textId="0C34809E" w:rsidR="00DA21C3" w:rsidRDefault="00DA21C3" w:rsidP="00DA21C3">
            <w:pPr>
              <w:pStyle w:val="TAC"/>
            </w:pPr>
            <w:r>
              <w:rPr>
                <w:rFonts w:hint="eastAsia"/>
                <w:lang w:eastAsia="zh-CN"/>
              </w:rPr>
              <w:t>SV</w:t>
            </w:r>
          </w:p>
        </w:tc>
        <w:tc>
          <w:tcPr>
            <w:tcW w:w="1619" w:type="dxa"/>
            <w:vMerge/>
          </w:tcPr>
          <w:p w14:paraId="090C5C5B" w14:textId="77777777" w:rsidR="00DA21C3" w:rsidRDefault="00DA21C3" w:rsidP="00DA21C3">
            <w:pPr>
              <w:pStyle w:val="TAC"/>
            </w:pPr>
          </w:p>
        </w:tc>
        <w:tc>
          <w:tcPr>
            <w:tcW w:w="1889" w:type="dxa"/>
          </w:tcPr>
          <w:p w14:paraId="3A3FD425" w14:textId="6C355B66" w:rsidR="00DA21C3" w:rsidRDefault="00B3098A" w:rsidP="00DA21C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-5.6</w:t>
            </w:r>
          </w:p>
        </w:tc>
        <w:tc>
          <w:tcPr>
            <w:tcW w:w="1529" w:type="dxa"/>
          </w:tcPr>
          <w:p w14:paraId="3DBA550D" w14:textId="2643917D" w:rsidR="00DA21C3" w:rsidRDefault="00B3098A" w:rsidP="00DA21C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35%</w:t>
            </w:r>
          </w:p>
        </w:tc>
        <w:tc>
          <w:tcPr>
            <w:tcW w:w="1075" w:type="dxa"/>
          </w:tcPr>
          <w:p w14:paraId="2E176BA9" w14:textId="540DEC12" w:rsidR="00DA21C3" w:rsidRDefault="003F39DF" w:rsidP="00DA21C3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2.57</w:t>
            </w:r>
          </w:p>
        </w:tc>
      </w:tr>
      <w:tr w:rsidR="004509B6" w14:paraId="121BAC3A" w14:textId="77777777" w:rsidTr="00264FBD">
        <w:trPr>
          <w:jc w:val="center"/>
        </w:trPr>
        <w:tc>
          <w:tcPr>
            <w:tcW w:w="1255" w:type="dxa"/>
            <w:vMerge w:val="restart"/>
          </w:tcPr>
          <w:p w14:paraId="135FAFEE" w14:textId="77777777" w:rsidR="004509B6" w:rsidRDefault="004509B6" w:rsidP="005049F6">
            <w:pPr>
              <w:pStyle w:val="TAC"/>
            </w:pPr>
            <w:r>
              <w:rPr>
                <w:rFonts w:hint="eastAsia"/>
                <w:lang w:eastAsia="zh-CN"/>
              </w:rPr>
              <w:t>8</w:t>
            </w:r>
            <w:r>
              <w:rPr>
                <w:rFonts w:hint="eastAsia"/>
              </w:rPr>
              <w:t>AE</w:t>
            </w:r>
          </w:p>
        </w:tc>
        <w:tc>
          <w:tcPr>
            <w:tcW w:w="657" w:type="dxa"/>
            <w:vMerge w:val="restart"/>
          </w:tcPr>
          <w:p w14:paraId="4F95F769" w14:textId="0E5ADF8A" w:rsidR="004509B6" w:rsidRDefault="004509B6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326" w:type="dxa"/>
            <w:vMerge w:val="restart"/>
          </w:tcPr>
          <w:p w14:paraId="58ECF342" w14:textId="4AB2FCB8" w:rsidR="004509B6" w:rsidRDefault="004509B6" w:rsidP="005049F6">
            <w:pPr>
              <w:pStyle w:val="TAC"/>
              <w:rPr>
                <w:lang w:eastAsia="zh-CN"/>
              </w:rPr>
            </w:pPr>
            <w:r w:rsidRPr="00DA699C">
              <w:rPr>
                <w:rFonts w:hint="eastAsia"/>
                <w:lang w:eastAsia="zh-CN"/>
              </w:rPr>
              <w:t>1 to 1</w:t>
            </w:r>
          </w:p>
        </w:tc>
        <w:tc>
          <w:tcPr>
            <w:tcW w:w="1619" w:type="dxa"/>
          </w:tcPr>
          <w:p w14:paraId="153D14DA" w14:textId="7657D313" w:rsidR="004509B6" w:rsidRDefault="00052132" w:rsidP="005049F6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89" w:type="dxa"/>
          </w:tcPr>
          <w:p w14:paraId="6355BBEC" w14:textId="0EBCF703" w:rsidR="004509B6" w:rsidRDefault="004509B6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</w:t>
            </w:r>
          </w:p>
        </w:tc>
        <w:tc>
          <w:tcPr>
            <w:tcW w:w="1529" w:type="dxa"/>
          </w:tcPr>
          <w:p w14:paraId="6B172692" w14:textId="5798D578" w:rsidR="004509B6" w:rsidRDefault="004509B6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48%</w:t>
            </w:r>
          </w:p>
        </w:tc>
        <w:tc>
          <w:tcPr>
            <w:tcW w:w="1075" w:type="dxa"/>
          </w:tcPr>
          <w:p w14:paraId="1D200F0F" w14:textId="07117E68" w:rsidR="004509B6" w:rsidRDefault="004509B6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1.88</w:t>
            </w:r>
          </w:p>
        </w:tc>
      </w:tr>
      <w:tr w:rsidR="004509B6" w14:paraId="2E30D098" w14:textId="77777777" w:rsidTr="00264FBD">
        <w:trPr>
          <w:jc w:val="center"/>
        </w:trPr>
        <w:tc>
          <w:tcPr>
            <w:tcW w:w="1255" w:type="dxa"/>
            <w:vMerge/>
          </w:tcPr>
          <w:p w14:paraId="29295D72" w14:textId="77777777" w:rsidR="004509B6" w:rsidRDefault="004509B6" w:rsidP="005049F6">
            <w:pPr>
              <w:pStyle w:val="TAC"/>
            </w:pPr>
          </w:p>
        </w:tc>
        <w:tc>
          <w:tcPr>
            <w:tcW w:w="657" w:type="dxa"/>
            <w:vMerge/>
          </w:tcPr>
          <w:p w14:paraId="5584714C" w14:textId="6C774C0D" w:rsidR="004509B6" w:rsidRDefault="004509B6" w:rsidP="005049F6">
            <w:pPr>
              <w:pStyle w:val="TAC"/>
              <w:rPr>
                <w:lang w:eastAsia="zh-CN"/>
              </w:rPr>
            </w:pPr>
          </w:p>
        </w:tc>
        <w:tc>
          <w:tcPr>
            <w:tcW w:w="1326" w:type="dxa"/>
            <w:vMerge/>
          </w:tcPr>
          <w:p w14:paraId="32F2944A" w14:textId="028F7B93" w:rsidR="004509B6" w:rsidRDefault="004509B6" w:rsidP="005049F6">
            <w:pPr>
              <w:pStyle w:val="TAC"/>
            </w:pPr>
          </w:p>
        </w:tc>
        <w:tc>
          <w:tcPr>
            <w:tcW w:w="1619" w:type="dxa"/>
          </w:tcPr>
          <w:p w14:paraId="1F2FA55D" w14:textId="1353407E" w:rsidR="004509B6" w:rsidRDefault="004509B6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TDLC300-100</w:t>
            </w:r>
          </w:p>
        </w:tc>
        <w:tc>
          <w:tcPr>
            <w:tcW w:w="1889" w:type="dxa"/>
          </w:tcPr>
          <w:p w14:paraId="01E7A965" w14:textId="680F618E" w:rsidR="004509B6" w:rsidRDefault="005E1755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18</w:t>
            </w:r>
          </w:p>
        </w:tc>
        <w:tc>
          <w:tcPr>
            <w:tcW w:w="1529" w:type="dxa"/>
          </w:tcPr>
          <w:p w14:paraId="2F5A3B8B" w14:textId="5FD3B379" w:rsidR="004509B6" w:rsidRDefault="002F1FE5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54%</w:t>
            </w:r>
          </w:p>
        </w:tc>
        <w:tc>
          <w:tcPr>
            <w:tcW w:w="1075" w:type="dxa"/>
          </w:tcPr>
          <w:p w14:paraId="2241B2E4" w14:textId="24AB6FDA" w:rsidR="004509B6" w:rsidRDefault="00682D00" w:rsidP="005049F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1.67</w:t>
            </w:r>
          </w:p>
        </w:tc>
      </w:tr>
      <w:tr w:rsidR="00AB72D2" w14:paraId="530FD14F" w14:textId="77777777" w:rsidTr="00264FBD">
        <w:trPr>
          <w:jc w:val="center"/>
        </w:trPr>
        <w:tc>
          <w:tcPr>
            <w:tcW w:w="1255" w:type="dxa"/>
            <w:vMerge/>
          </w:tcPr>
          <w:p w14:paraId="3E9C8D3D" w14:textId="77777777" w:rsidR="00AB72D2" w:rsidRDefault="00AB72D2" w:rsidP="00AB72D2">
            <w:pPr>
              <w:pStyle w:val="TAC"/>
            </w:pPr>
          </w:p>
        </w:tc>
        <w:tc>
          <w:tcPr>
            <w:tcW w:w="657" w:type="dxa"/>
            <w:vMerge w:val="restart"/>
          </w:tcPr>
          <w:p w14:paraId="16E33BF3" w14:textId="6F0F0914" w:rsidR="00AB72D2" w:rsidRDefault="00AB72D2" w:rsidP="00AB72D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326" w:type="dxa"/>
            <w:vMerge/>
          </w:tcPr>
          <w:p w14:paraId="267F8423" w14:textId="77777777" w:rsidR="00AB72D2" w:rsidRDefault="00AB72D2" w:rsidP="00AB72D2">
            <w:pPr>
              <w:pStyle w:val="TAC"/>
            </w:pPr>
          </w:p>
        </w:tc>
        <w:tc>
          <w:tcPr>
            <w:tcW w:w="1619" w:type="dxa"/>
          </w:tcPr>
          <w:p w14:paraId="04FD08A9" w14:textId="78AA7ECB" w:rsidR="00AB72D2" w:rsidRDefault="00052132" w:rsidP="00AB72D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89" w:type="dxa"/>
          </w:tcPr>
          <w:p w14:paraId="7A41FBFB" w14:textId="503B8659" w:rsidR="00AB72D2" w:rsidRDefault="00AB72D2" w:rsidP="00AB72D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</w:t>
            </w:r>
          </w:p>
        </w:tc>
        <w:tc>
          <w:tcPr>
            <w:tcW w:w="1529" w:type="dxa"/>
          </w:tcPr>
          <w:p w14:paraId="506CBC0D" w14:textId="42FC1D2A" w:rsidR="00AB72D2" w:rsidRDefault="00AB72D2" w:rsidP="00AB72D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34%</w:t>
            </w:r>
          </w:p>
        </w:tc>
        <w:tc>
          <w:tcPr>
            <w:tcW w:w="1075" w:type="dxa"/>
          </w:tcPr>
          <w:p w14:paraId="76771FE7" w14:textId="22B9BF75" w:rsidR="00AB72D2" w:rsidRDefault="00AB72D2" w:rsidP="00AB72D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2.65</w:t>
            </w:r>
          </w:p>
        </w:tc>
      </w:tr>
      <w:tr w:rsidR="004509B6" w14:paraId="07CFF0F4" w14:textId="77777777" w:rsidTr="00264FBD">
        <w:trPr>
          <w:jc w:val="center"/>
        </w:trPr>
        <w:tc>
          <w:tcPr>
            <w:tcW w:w="1255" w:type="dxa"/>
            <w:vMerge/>
          </w:tcPr>
          <w:p w14:paraId="20DDAF39" w14:textId="77777777" w:rsidR="004509B6" w:rsidRDefault="004509B6" w:rsidP="004509B6">
            <w:pPr>
              <w:pStyle w:val="TAC"/>
            </w:pPr>
          </w:p>
        </w:tc>
        <w:tc>
          <w:tcPr>
            <w:tcW w:w="657" w:type="dxa"/>
            <w:vMerge/>
          </w:tcPr>
          <w:p w14:paraId="7397EA48" w14:textId="77777777" w:rsidR="004509B6" w:rsidRDefault="004509B6" w:rsidP="004509B6">
            <w:pPr>
              <w:pStyle w:val="TAC"/>
              <w:rPr>
                <w:lang w:eastAsia="zh-CN"/>
              </w:rPr>
            </w:pPr>
          </w:p>
        </w:tc>
        <w:tc>
          <w:tcPr>
            <w:tcW w:w="1326" w:type="dxa"/>
            <w:vMerge/>
          </w:tcPr>
          <w:p w14:paraId="2603BE6C" w14:textId="77777777" w:rsidR="004509B6" w:rsidRDefault="004509B6" w:rsidP="004509B6">
            <w:pPr>
              <w:pStyle w:val="TAC"/>
            </w:pPr>
          </w:p>
        </w:tc>
        <w:tc>
          <w:tcPr>
            <w:tcW w:w="1619" w:type="dxa"/>
          </w:tcPr>
          <w:p w14:paraId="78AD0F38" w14:textId="63A4D146" w:rsidR="004509B6" w:rsidRDefault="004509B6" w:rsidP="004509B6">
            <w:pPr>
              <w:pStyle w:val="TAC"/>
            </w:pPr>
            <w:r>
              <w:rPr>
                <w:rFonts w:hint="eastAsia"/>
                <w:lang w:eastAsia="zh-CN"/>
              </w:rPr>
              <w:t>TDLC300-100</w:t>
            </w:r>
          </w:p>
        </w:tc>
        <w:tc>
          <w:tcPr>
            <w:tcW w:w="1889" w:type="dxa"/>
          </w:tcPr>
          <w:p w14:paraId="222DDD51" w14:textId="42F21F5D" w:rsidR="004509B6" w:rsidRDefault="002F1FE5" w:rsidP="004509B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</w:t>
            </w:r>
          </w:p>
        </w:tc>
        <w:tc>
          <w:tcPr>
            <w:tcW w:w="1529" w:type="dxa"/>
          </w:tcPr>
          <w:p w14:paraId="54903D92" w14:textId="337BE9AE" w:rsidR="004509B6" w:rsidRDefault="00415589" w:rsidP="004509B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34%</w:t>
            </w:r>
          </w:p>
        </w:tc>
        <w:tc>
          <w:tcPr>
            <w:tcW w:w="1075" w:type="dxa"/>
          </w:tcPr>
          <w:p w14:paraId="3C96FF61" w14:textId="49CEFAAF" w:rsidR="004509B6" w:rsidRDefault="00682D00" w:rsidP="004509B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2.65</w:t>
            </w:r>
          </w:p>
        </w:tc>
      </w:tr>
    </w:tbl>
    <w:p w14:paraId="70C20730" w14:textId="127CCA8F" w:rsidR="007E24D2" w:rsidRDefault="007E24D2" w:rsidP="009C457E"/>
    <w:p w14:paraId="10935987" w14:textId="77777777" w:rsidR="006769DB" w:rsidRDefault="006769DB" w:rsidP="009C457E"/>
    <w:p w14:paraId="090460F4" w14:textId="3D864BBD" w:rsidR="006F51F4" w:rsidRPr="009D4141" w:rsidRDefault="006769DB" w:rsidP="006F51F4">
      <w:pPr>
        <w:pStyle w:val="Heading4"/>
      </w:pPr>
      <w:r>
        <w:t>2.2.2.2</w:t>
      </w:r>
      <w:r>
        <w:tab/>
      </w:r>
      <w:r w:rsidR="006F08B4">
        <w:t>Comparison between</w:t>
      </w:r>
      <w:r w:rsidR="00E73D04">
        <w:t xml:space="preserve"> Type-I and</w:t>
      </w:r>
      <w:r w:rsidR="008C2144">
        <w:t xml:space="preserve"> </w:t>
      </w:r>
      <w:r>
        <w:t>e</w:t>
      </w:r>
      <w:r w:rsidR="0051335C">
        <w:t xml:space="preserve">nhanced </w:t>
      </w:r>
      <w:r>
        <w:t>Type</w:t>
      </w:r>
      <w:r w:rsidR="00BC764D">
        <w:rPr>
          <w:rFonts w:hint="eastAsia"/>
        </w:rPr>
        <w:t>-</w:t>
      </w:r>
      <w:r>
        <w:t>II</w:t>
      </w:r>
      <w:r w:rsidR="0051335C">
        <w:t xml:space="preserve"> (</w:t>
      </w:r>
      <w:proofErr w:type="spellStart"/>
      <w:r w:rsidR="0051335C">
        <w:t>eType</w:t>
      </w:r>
      <w:proofErr w:type="spellEnd"/>
      <w:r w:rsidR="0051335C">
        <w:t>-II)</w:t>
      </w:r>
      <w:r w:rsidR="00BC764D">
        <w:rPr>
          <w:rFonts w:hint="eastAsia"/>
        </w:rPr>
        <w:t xml:space="preserve"> codebook</w:t>
      </w:r>
      <w:r w:rsidR="00E73D04">
        <w:t>s</w:t>
      </w:r>
      <w:r w:rsidR="006F51F4" w:rsidRPr="006F51F4">
        <w:t xml:space="preserve"> </w:t>
      </w:r>
      <w:r w:rsidR="006F51F4">
        <w:t>with wideband PMI precoder granularity</w:t>
      </w:r>
    </w:p>
    <w:p w14:paraId="5110E708" w14:textId="6914459B" w:rsidR="00F82036" w:rsidRPr="006B47E7" w:rsidRDefault="00F82036" w:rsidP="00F82036">
      <w:r w:rsidRPr="00214796">
        <w:rPr>
          <w:rFonts w:hint="eastAsia"/>
          <w:b/>
          <w:bCs/>
          <w:sz w:val="24"/>
          <w:szCs w:val="24"/>
          <w:u w:val="single"/>
        </w:rPr>
        <w:t>BS antenna 128AE,</w:t>
      </w:r>
      <w:r>
        <w:rPr>
          <w:rFonts w:hint="eastAsia"/>
          <w:b/>
          <w:bCs/>
          <w:sz w:val="24"/>
          <w:szCs w:val="24"/>
          <w:u w:val="single"/>
        </w:rPr>
        <w:t xml:space="preserve"> </w:t>
      </w:r>
      <w:r w:rsidR="00F96F7F" w:rsidRPr="00214796">
        <w:rPr>
          <w:rFonts w:hint="eastAsia"/>
          <w:b/>
          <w:bCs/>
          <w:sz w:val="24"/>
          <w:szCs w:val="24"/>
          <w:u w:val="single"/>
        </w:rPr>
        <w:t>4 layers and 2 layers</w:t>
      </w:r>
      <w:r w:rsidR="001B4D95">
        <w:rPr>
          <w:b/>
          <w:bCs/>
          <w:sz w:val="24"/>
          <w:szCs w:val="24"/>
          <w:u w:val="single"/>
        </w:rPr>
        <w:t xml:space="preserve">: </w:t>
      </w:r>
      <w:r>
        <w:rPr>
          <w:rFonts w:hint="eastAsia"/>
          <w:b/>
          <w:bCs/>
          <w:sz w:val="24"/>
          <w:szCs w:val="24"/>
          <w:u w:val="single"/>
        </w:rPr>
        <w:t>FC vs S</w:t>
      </w:r>
      <w:r w:rsidR="001B4D95">
        <w:rPr>
          <w:b/>
          <w:bCs/>
          <w:sz w:val="24"/>
          <w:szCs w:val="24"/>
          <w:u w:val="single"/>
        </w:rPr>
        <w:t>V</w:t>
      </w:r>
    </w:p>
    <w:p w14:paraId="107C0F33" w14:textId="77777777" w:rsidR="00F82036" w:rsidRDefault="00F82036" w:rsidP="00F82036">
      <w:pPr>
        <w:jc w:val="center"/>
      </w:pPr>
      <w:r w:rsidRPr="00F441A8">
        <w:rPr>
          <w:noProof/>
        </w:rPr>
        <w:drawing>
          <wp:inline distT="0" distB="0" distL="0" distR="0" wp14:anchorId="16421491" wp14:editId="001BB35B">
            <wp:extent cx="2895847" cy="2173043"/>
            <wp:effectExtent l="0" t="0" r="0" b="0"/>
            <wp:docPr id="1931149280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0583AAEB-8EA5-7524-6CFB-B5F0D89F6B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149280" name="Picture 7">
                      <a:extLst>
                        <a:ext uri="{FF2B5EF4-FFF2-40B4-BE49-F238E27FC236}">
                          <a16:creationId xmlns:a16="http://schemas.microsoft.com/office/drawing/2014/main" id="{0583AAEB-8EA5-7524-6CFB-B5F0D89F6B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847" cy="2173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15DC">
        <w:rPr>
          <w:noProof/>
        </w:rPr>
        <w:drawing>
          <wp:inline distT="0" distB="0" distL="0" distR="0" wp14:anchorId="41BC51C5" wp14:editId="7099D6BF">
            <wp:extent cx="2896812" cy="2173767"/>
            <wp:effectExtent l="0" t="0" r="0" b="0"/>
            <wp:docPr id="183201112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68EA4C0F-7097-C703-6CAF-A9AC9A6E74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011124" name="Picture 3">
                      <a:extLst>
                        <a:ext uri="{FF2B5EF4-FFF2-40B4-BE49-F238E27FC236}">
                          <a16:creationId xmlns:a16="http://schemas.microsoft.com/office/drawing/2014/main" id="{68EA4C0F-7097-C703-6CAF-A9AC9A6E74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6812" cy="2173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FE395" w14:textId="77777777" w:rsidR="00F82036" w:rsidRPr="007A598D" w:rsidRDefault="00F82036" w:rsidP="00F82036">
      <w:pPr>
        <w:pStyle w:val="ListParagraph"/>
        <w:numPr>
          <w:ilvl w:val="0"/>
          <w:numId w:val="53"/>
        </w:numPr>
        <w:rPr>
          <w:b/>
          <w:bCs/>
          <w:sz w:val="16"/>
          <w:szCs w:val="16"/>
        </w:rPr>
      </w:pPr>
      <w:r>
        <w:rPr>
          <w:rFonts w:eastAsiaTheme="minorEastAsia"/>
          <w:b/>
          <w:bCs/>
          <w:sz w:val="16"/>
          <w:szCs w:val="16"/>
          <w:lang w:eastAsia="zh-CN"/>
        </w:rPr>
        <w:t>128 AE FC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</w:t>
      </w:r>
      <w:r w:rsidRPr="007A598D">
        <w:rPr>
          <w:rFonts w:eastAsiaTheme="minorEastAsia"/>
          <w:b/>
          <w:bCs/>
          <w:sz w:val="16"/>
          <w:szCs w:val="16"/>
          <w:lang w:eastAsia="zh-CN"/>
        </w:rPr>
        <w:t xml:space="preserve">                                                           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                           </w:t>
      </w:r>
      <w:proofErr w:type="gramStart"/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</w:t>
      </w:r>
      <w:r w:rsidRPr="007A598D">
        <w:rPr>
          <w:rFonts w:eastAsiaTheme="minorEastAsia"/>
          <w:b/>
          <w:bCs/>
          <w:sz w:val="16"/>
          <w:szCs w:val="16"/>
          <w:lang w:eastAsia="zh-CN"/>
        </w:rPr>
        <w:t xml:space="preserve"> (</w:t>
      </w:r>
      <w:proofErr w:type="gramEnd"/>
      <w:r w:rsidRPr="007A598D">
        <w:rPr>
          <w:rFonts w:eastAsiaTheme="minorEastAsia"/>
          <w:b/>
          <w:bCs/>
          <w:sz w:val="16"/>
          <w:szCs w:val="16"/>
          <w:lang w:eastAsia="zh-CN"/>
        </w:rPr>
        <w:t>b)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</w:t>
      </w:r>
      <w:r>
        <w:rPr>
          <w:rFonts w:eastAsiaTheme="minorEastAsia"/>
          <w:b/>
          <w:bCs/>
          <w:sz w:val="16"/>
          <w:szCs w:val="16"/>
          <w:lang w:eastAsia="zh-CN"/>
        </w:rPr>
        <w:t>128 AE SV</w:t>
      </w:r>
    </w:p>
    <w:p w14:paraId="33AA8C9E" w14:textId="7C5F6C5A" w:rsidR="00F82036" w:rsidRDefault="00F82036" w:rsidP="00F82036">
      <w:pPr>
        <w:jc w:val="center"/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-</w:t>
      </w:r>
      <w:r>
        <w:rPr>
          <w:rFonts w:hint="eastAsia"/>
          <w:b/>
          <w:bCs/>
          <w:sz w:val="18"/>
          <w:szCs w:val="18"/>
        </w:rPr>
        <w:t>1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>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128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</w:t>
      </w:r>
      <w:r w:rsidR="00DE7AAD">
        <w:rPr>
          <w:b/>
          <w:bCs/>
          <w:sz w:val="18"/>
          <w:szCs w:val="18"/>
        </w:rPr>
        <w:t xml:space="preserve"> (a)</w:t>
      </w:r>
      <w:r>
        <w:rPr>
          <w:rFonts w:hint="eastAsia"/>
          <w:b/>
          <w:bCs/>
          <w:sz w:val="18"/>
          <w:szCs w:val="18"/>
        </w:rPr>
        <w:t xml:space="preserve"> vs. subarray virtualization</w:t>
      </w:r>
      <w:r w:rsidR="00DE7AAD">
        <w:rPr>
          <w:b/>
          <w:bCs/>
          <w:sz w:val="18"/>
          <w:szCs w:val="18"/>
        </w:rPr>
        <w:t xml:space="preserve"> </w:t>
      </w:r>
      <w:r w:rsidR="004A03B7">
        <w:rPr>
          <w:b/>
          <w:bCs/>
          <w:sz w:val="18"/>
          <w:szCs w:val="18"/>
        </w:rPr>
        <w:t>(b)</w:t>
      </w:r>
      <w:r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</w:t>
      </w:r>
      <w:r w:rsidR="00B84213">
        <w:rPr>
          <w:b/>
          <w:bCs/>
          <w:sz w:val="18"/>
          <w:szCs w:val="18"/>
        </w:rPr>
        <w:t xml:space="preserve">with </w:t>
      </w:r>
      <w:r w:rsidR="00D17B74">
        <w:rPr>
          <w:b/>
          <w:bCs/>
          <w:sz w:val="18"/>
          <w:szCs w:val="18"/>
        </w:rPr>
        <w:t xml:space="preserve">wideband </w:t>
      </w:r>
      <w:r w:rsidRPr="0069563E">
        <w:rPr>
          <w:b/>
          <w:bCs/>
          <w:sz w:val="18"/>
          <w:szCs w:val="18"/>
        </w:rPr>
        <w:t xml:space="preserve">random </w:t>
      </w:r>
      <w:r w:rsidR="0060096B">
        <w:rPr>
          <w:b/>
          <w:bCs/>
          <w:sz w:val="18"/>
          <w:szCs w:val="18"/>
        </w:rPr>
        <w:t xml:space="preserve">Type-I </w:t>
      </w:r>
      <w:r w:rsidRPr="0069563E">
        <w:rPr>
          <w:b/>
          <w:bCs/>
          <w:sz w:val="18"/>
          <w:szCs w:val="18"/>
        </w:rPr>
        <w:t xml:space="preserve">PMI </w:t>
      </w:r>
      <w:r w:rsidR="00B84213">
        <w:rPr>
          <w:b/>
          <w:bCs/>
          <w:sz w:val="18"/>
          <w:szCs w:val="18"/>
        </w:rPr>
        <w:t>and</w:t>
      </w:r>
      <w:r w:rsidRPr="0069563E"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follow</w:t>
      </w:r>
      <w:r w:rsidRPr="0069563E">
        <w:rPr>
          <w:b/>
          <w:bCs/>
          <w:sz w:val="18"/>
          <w:szCs w:val="18"/>
        </w:rPr>
        <w:t xml:space="preserve"> PMI</w:t>
      </w:r>
      <w:r>
        <w:rPr>
          <w:b/>
          <w:bCs/>
          <w:sz w:val="18"/>
          <w:szCs w:val="18"/>
        </w:rPr>
        <w:t xml:space="preserve"> Type I and </w:t>
      </w:r>
      <w:proofErr w:type="spellStart"/>
      <w:r w:rsidR="00855706">
        <w:rPr>
          <w:b/>
          <w:bCs/>
          <w:sz w:val="18"/>
          <w:szCs w:val="18"/>
        </w:rPr>
        <w:t>e</w:t>
      </w:r>
      <w:r>
        <w:rPr>
          <w:b/>
          <w:bCs/>
          <w:sz w:val="18"/>
          <w:szCs w:val="18"/>
        </w:rPr>
        <w:t>Type</w:t>
      </w:r>
      <w:proofErr w:type="spellEnd"/>
      <w:r w:rsidR="00E47CE6">
        <w:rPr>
          <w:b/>
          <w:bCs/>
          <w:sz w:val="18"/>
          <w:szCs w:val="18"/>
        </w:rPr>
        <w:t>-</w:t>
      </w:r>
      <w:r>
        <w:rPr>
          <w:b/>
          <w:bCs/>
          <w:sz w:val="18"/>
          <w:szCs w:val="18"/>
        </w:rPr>
        <w:t>II codebooks</w:t>
      </w:r>
      <w:r>
        <w:rPr>
          <w:rFonts w:hint="eastAsia"/>
          <w:b/>
          <w:bCs/>
          <w:sz w:val="18"/>
          <w:szCs w:val="18"/>
        </w:rPr>
        <w:t xml:space="preserve">, </w:t>
      </w:r>
      <w:r w:rsidR="00B71680">
        <w:rPr>
          <w:b/>
          <w:bCs/>
          <w:sz w:val="18"/>
          <w:szCs w:val="18"/>
        </w:rPr>
        <w:t xml:space="preserve">using </w:t>
      </w:r>
      <w:r w:rsidR="006A6594">
        <w:rPr>
          <w:b/>
          <w:bCs/>
          <w:sz w:val="18"/>
          <w:szCs w:val="18"/>
        </w:rPr>
        <w:t xml:space="preserve">an </w:t>
      </w:r>
      <w:r>
        <w:rPr>
          <w:rFonts w:hint="eastAsia"/>
          <w:b/>
          <w:bCs/>
          <w:sz w:val="18"/>
          <w:szCs w:val="18"/>
        </w:rPr>
        <w:t>FR1 Uma CDL</w:t>
      </w:r>
      <w:r w:rsidR="0062157F">
        <w:rPr>
          <w:b/>
          <w:bCs/>
          <w:sz w:val="18"/>
          <w:szCs w:val="18"/>
        </w:rPr>
        <w:t>C model</w:t>
      </w:r>
    </w:p>
    <w:p w14:paraId="30E159CD" w14:textId="4F7BADF0" w:rsidR="00F82036" w:rsidRDefault="00F82036" w:rsidP="00F82036">
      <w:r w:rsidRPr="00214796">
        <w:rPr>
          <w:rFonts w:hint="eastAsia"/>
          <w:b/>
          <w:bCs/>
          <w:sz w:val="24"/>
          <w:szCs w:val="24"/>
          <w:u w:val="single"/>
        </w:rPr>
        <w:t xml:space="preserve">BS antenna </w:t>
      </w:r>
      <w:r>
        <w:rPr>
          <w:rFonts w:hint="eastAsia"/>
          <w:b/>
          <w:bCs/>
          <w:sz w:val="24"/>
          <w:szCs w:val="24"/>
          <w:u w:val="single"/>
        </w:rPr>
        <w:t>64</w:t>
      </w:r>
      <w:r w:rsidRPr="00214796">
        <w:rPr>
          <w:rFonts w:hint="eastAsia"/>
          <w:b/>
          <w:bCs/>
          <w:sz w:val="24"/>
          <w:szCs w:val="24"/>
          <w:u w:val="single"/>
        </w:rPr>
        <w:t>AE, 4 layers and 2 layers</w:t>
      </w:r>
      <w:r w:rsidR="00CA59C0">
        <w:rPr>
          <w:b/>
          <w:bCs/>
          <w:sz w:val="24"/>
          <w:szCs w:val="24"/>
          <w:u w:val="single"/>
        </w:rPr>
        <w:t>:</w:t>
      </w:r>
      <w:r w:rsidR="00CA59C0" w:rsidRPr="00CA59C0">
        <w:rPr>
          <w:rFonts w:hint="eastAsia"/>
          <w:b/>
          <w:bCs/>
          <w:sz w:val="24"/>
          <w:szCs w:val="24"/>
          <w:u w:val="single"/>
        </w:rPr>
        <w:t xml:space="preserve"> </w:t>
      </w:r>
      <w:r w:rsidR="00CA59C0">
        <w:rPr>
          <w:rFonts w:hint="eastAsia"/>
          <w:b/>
          <w:bCs/>
          <w:sz w:val="24"/>
          <w:szCs w:val="24"/>
          <w:u w:val="single"/>
        </w:rPr>
        <w:t>FC vs SV</w:t>
      </w:r>
    </w:p>
    <w:p w14:paraId="503ED421" w14:textId="77777777" w:rsidR="00F82036" w:rsidRPr="001B7D0B" w:rsidRDefault="00F82036" w:rsidP="00F82036">
      <w:r w:rsidRPr="00270423">
        <w:rPr>
          <w:noProof/>
        </w:rPr>
        <w:lastRenderedPageBreak/>
        <w:drawing>
          <wp:inline distT="0" distB="0" distL="0" distR="0" wp14:anchorId="58D03FFE" wp14:editId="4833CE9C">
            <wp:extent cx="2880360" cy="2161422"/>
            <wp:effectExtent l="0" t="0" r="0" b="0"/>
            <wp:docPr id="1967603245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FD2AA906-D5F7-1696-3BE0-4E323C6BC2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603245" name="Picture 7">
                      <a:extLst>
                        <a:ext uri="{FF2B5EF4-FFF2-40B4-BE49-F238E27FC236}">
                          <a16:creationId xmlns:a16="http://schemas.microsoft.com/office/drawing/2014/main" id="{FD2AA906-D5F7-1696-3BE0-4E323C6BC2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8831" cy="216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7661">
        <w:rPr>
          <w:noProof/>
        </w:rPr>
        <w:t xml:space="preserve"> </w:t>
      </w:r>
      <w:r w:rsidRPr="00EF7661">
        <w:rPr>
          <w:noProof/>
        </w:rPr>
        <w:drawing>
          <wp:inline distT="0" distB="0" distL="0" distR="0" wp14:anchorId="068A20A0" wp14:editId="7C124774">
            <wp:extent cx="2894833" cy="2172283"/>
            <wp:effectExtent l="0" t="0" r="1270" b="0"/>
            <wp:docPr id="17082171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3B4C4F5E-D99F-1799-CD34-E41F8C40E2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2171" name="Picture 7">
                      <a:extLst>
                        <a:ext uri="{FF2B5EF4-FFF2-40B4-BE49-F238E27FC236}">
                          <a16:creationId xmlns:a16="http://schemas.microsoft.com/office/drawing/2014/main" id="{3B4C4F5E-D99F-1799-CD34-E41F8C40E2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499" cy="2182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CDAD8" w14:textId="77777777" w:rsidR="00F82036" w:rsidRPr="0069563E" w:rsidRDefault="00F82036" w:rsidP="00F82036">
      <w:pPr>
        <w:pStyle w:val="ListParagraph"/>
        <w:ind w:left="360"/>
        <w:rPr>
          <w:b/>
          <w:bCs/>
          <w:sz w:val="16"/>
          <w:szCs w:val="16"/>
        </w:rPr>
      </w:pP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                                     (a) </w:t>
      </w:r>
      <w:r>
        <w:rPr>
          <w:rFonts w:eastAsiaTheme="minorEastAsia"/>
          <w:b/>
          <w:bCs/>
          <w:sz w:val="16"/>
          <w:szCs w:val="16"/>
          <w:lang w:eastAsia="zh-CN"/>
        </w:rPr>
        <w:t>64 AE FC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                                                                                         </w:t>
      </w:r>
      <w:proofErr w:type="gramStart"/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</w:t>
      </w:r>
      <w:r w:rsidRPr="0069563E">
        <w:rPr>
          <w:rFonts w:eastAsiaTheme="minorEastAsia" w:hint="eastAsia"/>
          <w:b/>
          <w:bCs/>
          <w:sz w:val="16"/>
          <w:szCs w:val="16"/>
          <w:lang w:eastAsia="zh-CN"/>
        </w:rPr>
        <w:t>(</w:t>
      </w:r>
      <w:proofErr w:type="gramEnd"/>
      <w:r w:rsidRPr="0069563E">
        <w:rPr>
          <w:rFonts w:eastAsiaTheme="minorEastAsia" w:hint="eastAsia"/>
          <w:b/>
          <w:bCs/>
          <w:sz w:val="16"/>
          <w:szCs w:val="16"/>
          <w:lang w:eastAsia="zh-CN"/>
        </w:rPr>
        <w:t>b)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</w:t>
      </w:r>
      <w:r>
        <w:rPr>
          <w:rFonts w:eastAsiaTheme="minorEastAsia"/>
          <w:b/>
          <w:bCs/>
          <w:sz w:val="16"/>
          <w:szCs w:val="16"/>
          <w:lang w:eastAsia="zh-CN"/>
        </w:rPr>
        <w:t>64 AE SV</w:t>
      </w:r>
    </w:p>
    <w:p w14:paraId="22F622DB" w14:textId="45BB44F9" w:rsidR="00111342" w:rsidRDefault="00F82036" w:rsidP="00111342">
      <w:pPr>
        <w:jc w:val="center"/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>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64</w:t>
      </w:r>
      <w:r>
        <w:rPr>
          <w:b/>
          <w:bCs/>
          <w:sz w:val="18"/>
          <w:szCs w:val="18"/>
        </w:rPr>
        <w:t xml:space="preserve"> </w:t>
      </w:r>
      <w:r w:rsidR="00111342">
        <w:rPr>
          <w:b/>
          <w:bCs/>
          <w:sz w:val="18"/>
          <w:szCs w:val="18"/>
        </w:rPr>
        <w:t>AE</w:t>
      </w:r>
      <w:r w:rsidR="00111342">
        <w:rPr>
          <w:rFonts w:hint="eastAsia"/>
          <w:b/>
          <w:bCs/>
          <w:sz w:val="18"/>
          <w:szCs w:val="18"/>
        </w:rPr>
        <w:t xml:space="preserve"> full connection</w:t>
      </w:r>
      <w:r w:rsidR="00111342">
        <w:rPr>
          <w:b/>
          <w:bCs/>
          <w:sz w:val="18"/>
          <w:szCs w:val="18"/>
        </w:rPr>
        <w:t xml:space="preserve"> (a)</w:t>
      </w:r>
      <w:r w:rsidR="00111342">
        <w:rPr>
          <w:rFonts w:hint="eastAsia"/>
          <w:b/>
          <w:bCs/>
          <w:sz w:val="18"/>
          <w:szCs w:val="18"/>
        </w:rPr>
        <w:t xml:space="preserve"> vs. subarray virtualization</w:t>
      </w:r>
      <w:r w:rsidR="00111342">
        <w:rPr>
          <w:b/>
          <w:bCs/>
          <w:sz w:val="18"/>
          <w:szCs w:val="18"/>
        </w:rPr>
        <w:t xml:space="preserve"> (b)</w:t>
      </w:r>
      <w:r w:rsidR="00111342">
        <w:rPr>
          <w:rFonts w:hint="eastAsia"/>
          <w:b/>
          <w:bCs/>
          <w:sz w:val="18"/>
          <w:szCs w:val="18"/>
        </w:rPr>
        <w:t>,</w:t>
      </w:r>
      <w:r w:rsidR="00111342">
        <w:rPr>
          <w:b/>
          <w:bCs/>
          <w:sz w:val="18"/>
          <w:szCs w:val="18"/>
        </w:rPr>
        <w:t xml:space="preserve"> with </w:t>
      </w:r>
      <w:r w:rsidR="00D17B74">
        <w:rPr>
          <w:b/>
          <w:bCs/>
          <w:sz w:val="18"/>
          <w:szCs w:val="18"/>
        </w:rPr>
        <w:t xml:space="preserve">wideband </w:t>
      </w:r>
      <w:r w:rsidR="00111342" w:rsidRPr="0069563E">
        <w:rPr>
          <w:b/>
          <w:bCs/>
          <w:sz w:val="18"/>
          <w:szCs w:val="18"/>
        </w:rPr>
        <w:t xml:space="preserve">random </w:t>
      </w:r>
      <w:r w:rsidR="00111342">
        <w:rPr>
          <w:b/>
          <w:bCs/>
          <w:sz w:val="18"/>
          <w:szCs w:val="18"/>
        </w:rPr>
        <w:t xml:space="preserve">Type-I </w:t>
      </w:r>
      <w:r w:rsidR="00111342" w:rsidRPr="0069563E">
        <w:rPr>
          <w:b/>
          <w:bCs/>
          <w:sz w:val="18"/>
          <w:szCs w:val="18"/>
        </w:rPr>
        <w:t xml:space="preserve">PMI </w:t>
      </w:r>
      <w:r w:rsidR="00111342">
        <w:rPr>
          <w:b/>
          <w:bCs/>
          <w:sz w:val="18"/>
          <w:szCs w:val="18"/>
        </w:rPr>
        <w:t>and</w:t>
      </w:r>
      <w:r w:rsidR="00111342" w:rsidRPr="0069563E">
        <w:rPr>
          <w:b/>
          <w:bCs/>
          <w:sz w:val="18"/>
          <w:szCs w:val="18"/>
        </w:rPr>
        <w:t xml:space="preserve"> </w:t>
      </w:r>
      <w:r w:rsidR="00111342">
        <w:rPr>
          <w:rFonts w:hint="eastAsia"/>
          <w:b/>
          <w:bCs/>
          <w:sz w:val="18"/>
          <w:szCs w:val="18"/>
        </w:rPr>
        <w:t>follow</w:t>
      </w:r>
      <w:r w:rsidR="00111342" w:rsidRPr="0069563E">
        <w:rPr>
          <w:b/>
          <w:bCs/>
          <w:sz w:val="18"/>
          <w:szCs w:val="18"/>
        </w:rPr>
        <w:t xml:space="preserve"> PMI</w:t>
      </w:r>
      <w:r w:rsidR="00111342">
        <w:rPr>
          <w:b/>
          <w:bCs/>
          <w:sz w:val="18"/>
          <w:szCs w:val="18"/>
        </w:rPr>
        <w:t xml:space="preserve"> Type I and </w:t>
      </w:r>
      <w:proofErr w:type="spellStart"/>
      <w:r w:rsidR="00111342">
        <w:rPr>
          <w:b/>
          <w:bCs/>
          <w:sz w:val="18"/>
          <w:szCs w:val="18"/>
        </w:rPr>
        <w:t>eType</w:t>
      </w:r>
      <w:proofErr w:type="spellEnd"/>
      <w:r w:rsidR="00111342">
        <w:rPr>
          <w:b/>
          <w:bCs/>
          <w:sz w:val="18"/>
          <w:szCs w:val="18"/>
        </w:rPr>
        <w:t>-II codebooks</w:t>
      </w:r>
      <w:r w:rsidR="00111342">
        <w:rPr>
          <w:rFonts w:hint="eastAsia"/>
          <w:b/>
          <w:bCs/>
          <w:sz w:val="18"/>
          <w:szCs w:val="18"/>
        </w:rPr>
        <w:t xml:space="preserve">, </w:t>
      </w:r>
      <w:r w:rsidR="00111342">
        <w:rPr>
          <w:b/>
          <w:bCs/>
          <w:sz w:val="18"/>
          <w:szCs w:val="18"/>
        </w:rPr>
        <w:t xml:space="preserve">using an </w:t>
      </w:r>
      <w:r w:rsidR="00111342">
        <w:rPr>
          <w:rFonts w:hint="eastAsia"/>
          <w:b/>
          <w:bCs/>
          <w:sz w:val="18"/>
          <w:szCs w:val="18"/>
        </w:rPr>
        <w:t>FR1 Uma CDL</w:t>
      </w:r>
      <w:r w:rsidR="00111342">
        <w:rPr>
          <w:b/>
          <w:bCs/>
          <w:sz w:val="18"/>
          <w:szCs w:val="18"/>
        </w:rPr>
        <w:t>C model</w:t>
      </w:r>
    </w:p>
    <w:p w14:paraId="26BE0C42" w14:textId="57A3FF07" w:rsidR="00F82036" w:rsidRDefault="00F82036" w:rsidP="00264FBD">
      <w:r w:rsidRPr="00214796">
        <w:rPr>
          <w:rFonts w:hint="eastAsia"/>
          <w:b/>
          <w:bCs/>
          <w:sz w:val="24"/>
          <w:szCs w:val="24"/>
          <w:u w:val="single"/>
        </w:rPr>
        <w:t xml:space="preserve">BS antenna </w:t>
      </w:r>
      <w:r>
        <w:rPr>
          <w:b/>
          <w:bCs/>
          <w:sz w:val="24"/>
          <w:szCs w:val="24"/>
          <w:u w:val="single"/>
        </w:rPr>
        <w:t>8</w:t>
      </w:r>
      <w:r w:rsidRPr="00214796">
        <w:rPr>
          <w:rFonts w:hint="eastAsia"/>
          <w:b/>
          <w:bCs/>
          <w:sz w:val="24"/>
          <w:szCs w:val="24"/>
          <w:u w:val="single"/>
        </w:rPr>
        <w:t>AE, 4 layers and 2 layers</w:t>
      </w:r>
      <w:r w:rsidR="000A72E3">
        <w:rPr>
          <w:b/>
          <w:bCs/>
          <w:sz w:val="24"/>
          <w:szCs w:val="24"/>
          <w:u w:val="single"/>
        </w:rPr>
        <w:t>: CDLC vs TDLC</w:t>
      </w:r>
    </w:p>
    <w:p w14:paraId="63E8F88C" w14:textId="77777777" w:rsidR="00F82036" w:rsidRDefault="00F82036" w:rsidP="00F82036">
      <w:pPr>
        <w:ind w:left="360"/>
        <w:rPr>
          <w:noProof/>
        </w:rPr>
      </w:pPr>
      <w:r w:rsidRPr="00633F66">
        <w:rPr>
          <w:noProof/>
        </w:rPr>
        <w:drawing>
          <wp:inline distT="0" distB="0" distL="0" distR="0" wp14:anchorId="644C2938" wp14:editId="58D641C1">
            <wp:extent cx="2811780" cy="2109960"/>
            <wp:effectExtent l="0" t="0" r="7620" b="5080"/>
            <wp:docPr id="1674717759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232807C-17A1-22B8-BF29-DB1E20BF20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717759" name="Picture 2">
                      <a:extLst>
                        <a:ext uri="{FF2B5EF4-FFF2-40B4-BE49-F238E27FC236}">
                          <a16:creationId xmlns:a16="http://schemas.microsoft.com/office/drawing/2014/main" id="{C232807C-17A1-22B8-BF29-DB1E20BF20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806" cy="2113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3986">
        <w:rPr>
          <w:noProof/>
        </w:rPr>
        <w:t xml:space="preserve"> </w:t>
      </w:r>
      <w:r w:rsidRPr="00E23986">
        <w:rPr>
          <w:noProof/>
        </w:rPr>
        <w:drawing>
          <wp:inline distT="0" distB="0" distL="0" distR="0" wp14:anchorId="2EA55EFC" wp14:editId="1939A32B">
            <wp:extent cx="2816806" cy="2113732"/>
            <wp:effectExtent l="0" t="0" r="3175" b="1270"/>
            <wp:docPr id="34961112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B5E845E6-EEAD-B82B-CD14-35FEACFAC2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611125" name="Picture 5">
                      <a:extLst>
                        <a:ext uri="{FF2B5EF4-FFF2-40B4-BE49-F238E27FC236}">
                          <a16:creationId xmlns:a16="http://schemas.microsoft.com/office/drawing/2014/main" id="{B5E845E6-EEAD-B82B-CD14-35FEACFAC2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0053" cy="2131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3F204" w14:textId="77777777" w:rsidR="00F82036" w:rsidRPr="007A598D" w:rsidRDefault="00F82036" w:rsidP="00F82036">
      <w:pPr>
        <w:rPr>
          <w:b/>
          <w:bCs/>
          <w:sz w:val="16"/>
          <w:szCs w:val="16"/>
        </w:rPr>
      </w:pPr>
      <w:r w:rsidRPr="007A598D">
        <w:rPr>
          <w:b/>
          <w:bCs/>
          <w:sz w:val="16"/>
          <w:szCs w:val="16"/>
        </w:rPr>
        <w:t xml:space="preserve">                       </w:t>
      </w:r>
      <w:r w:rsidRPr="00762D82">
        <w:rPr>
          <w:rFonts w:hint="eastAsia"/>
          <w:b/>
          <w:bCs/>
          <w:sz w:val="16"/>
          <w:szCs w:val="16"/>
        </w:rPr>
        <w:t xml:space="preserve">    </w:t>
      </w:r>
      <w:r w:rsidRPr="007A598D">
        <w:rPr>
          <w:b/>
          <w:bCs/>
          <w:sz w:val="16"/>
          <w:szCs w:val="16"/>
        </w:rPr>
        <w:t xml:space="preserve">               </w:t>
      </w:r>
      <w:r w:rsidRPr="007A598D">
        <w:rPr>
          <w:b/>
          <w:bCs/>
          <w:noProof/>
          <w:sz w:val="16"/>
          <w:szCs w:val="16"/>
        </w:rPr>
        <w:t xml:space="preserve"> </w:t>
      </w:r>
      <w:r>
        <w:rPr>
          <w:rFonts w:hint="eastAsia"/>
          <w:b/>
          <w:bCs/>
          <w:sz w:val="16"/>
          <w:szCs w:val="16"/>
        </w:rPr>
        <w:t xml:space="preserve"> </w:t>
      </w:r>
      <w:r w:rsidRPr="007A598D">
        <w:rPr>
          <w:b/>
          <w:bCs/>
          <w:noProof/>
          <w:sz w:val="16"/>
          <w:szCs w:val="16"/>
        </w:rPr>
        <w:t xml:space="preserve">  </w:t>
      </w:r>
      <w:r w:rsidRPr="007A598D">
        <w:rPr>
          <w:b/>
          <w:bCs/>
          <w:sz w:val="16"/>
          <w:szCs w:val="16"/>
        </w:rPr>
        <w:t xml:space="preserve">(a)   </w:t>
      </w:r>
      <w:r>
        <w:rPr>
          <w:rFonts w:hint="eastAsia"/>
          <w:b/>
          <w:bCs/>
          <w:sz w:val="18"/>
          <w:szCs w:val="18"/>
        </w:rPr>
        <w:t>FR1 Uma CDLC</w:t>
      </w:r>
      <w:r w:rsidRPr="007A598D">
        <w:rPr>
          <w:b/>
          <w:bCs/>
          <w:sz w:val="16"/>
          <w:szCs w:val="16"/>
        </w:rPr>
        <w:t xml:space="preserve">                                    </w:t>
      </w:r>
      <w:r w:rsidRPr="00762D82">
        <w:rPr>
          <w:rFonts w:hint="eastAsia"/>
          <w:b/>
          <w:bCs/>
          <w:sz w:val="16"/>
          <w:szCs w:val="16"/>
        </w:rPr>
        <w:t xml:space="preserve">        </w:t>
      </w:r>
      <w:r w:rsidRPr="007A598D">
        <w:rPr>
          <w:b/>
          <w:bCs/>
          <w:sz w:val="16"/>
          <w:szCs w:val="16"/>
        </w:rPr>
        <w:t xml:space="preserve">  </w:t>
      </w:r>
      <w:r>
        <w:rPr>
          <w:rFonts w:hint="eastAsia"/>
          <w:b/>
          <w:bCs/>
          <w:noProof/>
          <w:sz w:val="16"/>
          <w:szCs w:val="16"/>
        </w:rPr>
        <w:t xml:space="preserve">                      </w:t>
      </w:r>
      <w:r w:rsidRPr="007A598D">
        <w:rPr>
          <w:b/>
          <w:bCs/>
          <w:noProof/>
          <w:sz w:val="16"/>
          <w:szCs w:val="16"/>
        </w:rPr>
        <w:t xml:space="preserve">     </w:t>
      </w:r>
      <w:proofErr w:type="gramStart"/>
      <w:r w:rsidRPr="007A598D">
        <w:rPr>
          <w:b/>
          <w:bCs/>
          <w:noProof/>
          <w:sz w:val="16"/>
          <w:szCs w:val="16"/>
        </w:rPr>
        <w:t xml:space="preserve">   </w:t>
      </w:r>
      <w:r w:rsidRPr="007A598D">
        <w:rPr>
          <w:b/>
          <w:bCs/>
          <w:sz w:val="16"/>
          <w:szCs w:val="16"/>
        </w:rPr>
        <w:t>(</w:t>
      </w:r>
      <w:proofErr w:type="gramEnd"/>
      <w:r w:rsidRPr="007A598D">
        <w:rPr>
          <w:b/>
          <w:bCs/>
          <w:sz w:val="16"/>
          <w:szCs w:val="16"/>
        </w:rPr>
        <w:t>b)</w:t>
      </w:r>
      <w:r>
        <w:rPr>
          <w:rFonts w:hint="eastAsia"/>
          <w:b/>
          <w:bCs/>
          <w:noProof/>
          <w:sz w:val="16"/>
          <w:szCs w:val="16"/>
        </w:rPr>
        <w:t xml:space="preserve">  </w:t>
      </w:r>
      <w:r>
        <w:rPr>
          <w:b/>
          <w:bCs/>
          <w:sz w:val="18"/>
          <w:szCs w:val="18"/>
        </w:rPr>
        <w:t>FR1 Uma</w:t>
      </w:r>
      <w:r>
        <w:rPr>
          <w:rFonts w:hint="eastAsia"/>
          <w:b/>
          <w:bCs/>
          <w:sz w:val="18"/>
          <w:szCs w:val="18"/>
        </w:rPr>
        <w:t xml:space="preserve"> TDLC300-100</w:t>
      </w:r>
    </w:p>
    <w:p w14:paraId="75B87784" w14:textId="645461E0" w:rsidR="00F82036" w:rsidRPr="007A598D" w:rsidRDefault="00F82036" w:rsidP="00F82036">
      <w:pPr>
        <w:ind w:left="360"/>
        <w:jc w:val="center"/>
        <w:rPr>
          <w:b/>
          <w:bCs/>
          <w:sz w:val="16"/>
          <w:szCs w:val="16"/>
        </w:rPr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>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</w:t>
      </w:r>
      <w:r w:rsidR="006E64D4">
        <w:rPr>
          <w:b/>
          <w:bCs/>
          <w:sz w:val="18"/>
          <w:szCs w:val="18"/>
        </w:rPr>
        <w:t xml:space="preserve">wideband </w:t>
      </w:r>
      <w:r w:rsidR="00D2302A" w:rsidRPr="0069563E">
        <w:rPr>
          <w:b/>
          <w:bCs/>
          <w:sz w:val="18"/>
          <w:szCs w:val="18"/>
        </w:rPr>
        <w:t xml:space="preserve">random </w:t>
      </w:r>
      <w:r w:rsidR="00D2302A">
        <w:rPr>
          <w:b/>
          <w:bCs/>
          <w:sz w:val="18"/>
          <w:szCs w:val="18"/>
        </w:rPr>
        <w:t xml:space="preserve">Type-I </w:t>
      </w:r>
      <w:r w:rsidR="00D2302A" w:rsidRPr="0069563E">
        <w:rPr>
          <w:b/>
          <w:bCs/>
          <w:sz w:val="18"/>
          <w:szCs w:val="18"/>
        </w:rPr>
        <w:t xml:space="preserve">PMI </w:t>
      </w:r>
      <w:r w:rsidR="00D2302A">
        <w:rPr>
          <w:b/>
          <w:bCs/>
          <w:sz w:val="18"/>
          <w:szCs w:val="18"/>
        </w:rPr>
        <w:t>and</w:t>
      </w:r>
      <w:r w:rsidR="00D2302A" w:rsidRPr="0069563E">
        <w:rPr>
          <w:b/>
          <w:bCs/>
          <w:sz w:val="18"/>
          <w:szCs w:val="18"/>
        </w:rPr>
        <w:t xml:space="preserve"> </w:t>
      </w:r>
      <w:r w:rsidR="00D2302A">
        <w:rPr>
          <w:rFonts w:hint="eastAsia"/>
          <w:b/>
          <w:bCs/>
          <w:sz w:val="18"/>
          <w:szCs w:val="18"/>
        </w:rPr>
        <w:t>follow</w:t>
      </w:r>
      <w:r w:rsidR="00D2302A" w:rsidRPr="0069563E">
        <w:rPr>
          <w:b/>
          <w:bCs/>
          <w:sz w:val="18"/>
          <w:szCs w:val="18"/>
        </w:rPr>
        <w:t xml:space="preserve"> PMI</w:t>
      </w:r>
      <w:r w:rsidR="00D2302A">
        <w:rPr>
          <w:b/>
          <w:bCs/>
          <w:sz w:val="18"/>
          <w:szCs w:val="18"/>
        </w:rPr>
        <w:t xml:space="preserve"> Type I and </w:t>
      </w:r>
      <w:proofErr w:type="spellStart"/>
      <w:r w:rsidR="00D2302A">
        <w:rPr>
          <w:b/>
          <w:bCs/>
          <w:sz w:val="18"/>
          <w:szCs w:val="18"/>
        </w:rPr>
        <w:t>eType</w:t>
      </w:r>
      <w:proofErr w:type="spellEnd"/>
      <w:r w:rsidR="00D2302A">
        <w:rPr>
          <w:b/>
          <w:bCs/>
          <w:sz w:val="18"/>
          <w:szCs w:val="18"/>
        </w:rPr>
        <w:t>-II codebooks</w:t>
      </w:r>
    </w:p>
    <w:p w14:paraId="40CDEABB" w14:textId="4E0CF586" w:rsidR="00F82036" w:rsidRDefault="00F82036" w:rsidP="00F82036">
      <w:pPr>
        <w:pStyle w:val="TH"/>
        <w:rPr>
          <w:lang w:eastAsia="zh-CN"/>
        </w:rPr>
      </w:pPr>
      <w:r>
        <w:rPr>
          <w:rFonts w:hint="eastAsia"/>
          <w:lang w:eastAsia="zh-CN"/>
        </w:rPr>
        <w:lastRenderedPageBreak/>
        <w:t>Table 2.2.</w:t>
      </w:r>
      <w:r w:rsidR="002E061C">
        <w:rPr>
          <w:lang w:eastAsia="zh-CN"/>
        </w:rPr>
        <w:t>2.</w:t>
      </w:r>
      <w:r>
        <w:rPr>
          <w:rFonts w:hint="eastAsia"/>
          <w:lang w:eastAsia="zh-CN"/>
        </w:rPr>
        <w:t>2-</w:t>
      </w:r>
      <w:r w:rsidR="002E061C">
        <w:rPr>
          <w:lang w:eastAsia="zh-CN"/>
        </w:rPr>
        <w:t>1</w:t>
      </w:r>
      <w:r>
        <w:rPr>
          <w:rFonts w:hint="eastAsia"/>
          <w:lang w:eastAsia="zh-CN"/>
        </w:rPr>
        <w:t xml:space="preserve"> Results summary of PMI results </w:t>
      </w:r>
      <w:r>
        <w:rPr>
          <w:lang w:eastAsia="zh-CN"/>
        </w:rPr>
        <w:t>using</w:t>
      </w:r>
      <w:r w:rsidR="00A16AAD">
        <w:rPr>
          <w:lang w:eastAsia="zh-CN"/>
        </w:rPr>
        <w:t xml:space="preserve"> </w:t>
      </w:r>
      <w:r w:rsidR="00A21EFC">
        <w:rPr>
          <w:lang w:eastAsia="zh-CN"/>
        </w:rPr>
        <w:t>wideband</w:t>
      </w:r>
      <w:r>
        <w:rPr>
          <w:lang w:eastAsia="zh-CN"/>
        </w:rPr>
        <w:t xml:space="preserve"> </w:t>
      </w:r>
      <w:proofErr w:type="spellStart"/>
      <w:r w:rsidR="00521C13">
        <w:rPr>
          <w:lang w:eastAsia="zh-CN"/>
        </w:rPr>
        <w:t>e</w:t>
      </w:r>
      <w:r>
        <w:rPr>
          <w:lang w:eastAsia="zh-CN"/>
        </w:rPr>
        <w:t>Type</w:t>
      </w:r>
      <w:proofErr w:type="spellEnd"/>
      <w:r w:rsidR="00521C13">
        <w:rPr>
          <w:lang w:eastAsia="zh-CN"/>
        </w:rPr>
        <w:t>-</w:t>
      </w:r>
      <w:r>
        <w:rPr>
          <w:lang w:eastAsia="zh-CN"/>
        </w:rPr>
        <w:t>II codebook.</w:t>
      </w:r>
    </w:p>
    <w:tbl>
      <w:tblPr>
        <w:tblStyle w:val="TableGrid"/>
        <w:tblW w:w="9625" w:type="dxa"/>
        <w:jc w:val="center"/>
        <w:tblLook w:val="04A0" w:firstRow="1" w:lastRow="0" w:firstColumn="1" w:lastColumn="0" w:noHBand="0" w:noVBand="1"/>
      </w:tblPr>
      <w:tblGrid>
        <w:gridCol w:w="974"/>
        <w:gridCol w:w="346"/>
        <w:gridCol w:w="657"/>
        <w:gridCol w:w="966"/>
        <w:gridCol w:w="1912"/>
        <w:gridCol w:w="1840"/>
        <w:gridCol w:w="1475"/>
        <w:gridCol w:w="1455"/>
      </w:tblGrid>
      <w:tr w:rsidR="00D47B6B" w14:paraId="665483AD" w14:textId="77777777" w:rsidTr="00264FBD">
        <w:trPr>
          <w:trHeight w:val="350"/>
          <w:jc w:val="center"/>
        </w:trPr>
        <w:tc>
          <w:tcPr>
            <w:tcW w:w="1320" w:type="dxa"/>
            <w:gridSpan w:val="2"/>
          </w:tcPr>
          <w:p w14:paraId="36B2D170" w14:textId="77777777" w:rsidR="00F82036" w:rsidRDefault="00F82036">
            <w:pPr>
              <w:pStyle w:val="TAH"/>
            </w:pPr>
            <w:r>
              <w:rPr>
                <w:rFonts w:hint="eastAsia"/>
              </w:rPr>
              <w:t>BS antenna Config.</w:t>
            </w:r>
          </w:p>
        </w:tc>
        <w:tc>
          <w:tcPr>
            <w:tcW w:w="657" w:type="dxa"/>
          </w:tcPr>
          <w:p w14:paraId="051996CC" w14:textId="77777777" w:rsidR="00F82036" w:rsidRDefault="00F82036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Rank</w:t>
            </w:r>
          </w:p>
        </w:tc>
        <w:tc>
          <w:tcPr>
            <w:tcW w:w="966" w:type="dxa"/>
          </w:tcPr>
          <w:p w14:paraId="41BAD32C" w14:textId="77777777" w:rsidR="00F82036" w:rsidRDefault="00F82036">
            <w:pPr>
              <w:pStyle w:val="TAH"/>
            </w:pPr>
            <w:r>
              <w:rPr>
                <w:rFonts w:hint="eastAsia"/>
                <w:lang w:eastAsia="zh-CN"/>
              </w:rPr>
              <w:t xml:space="preserve">CSI </w:t>
            </w:r>
            <w:r>
              <w:rPr>
                <w:rFonts w:hint="eastAsia"/>
              </w:rPr>
              <w:t>Port mapping</w:t>
            </w:r>
          </w:p>
        </w:tc>
        <w:tc>
          <w:tcPr>
            <w:tcW w:w="1912" w:type="dxa"/>
          </w:tcPr>
          <w:p w14:paraId="37440844" w14:textId="77777777" w:rsidR="00F82036" w:rsidRDefault="00F82036">
            <w:pPr>
              <w:pStyle w:val="TAH"/>
            </w:pPr>
            <w:r>
              <w:t>Channel</w:t>
            </w:r>
            <w:r>
              <w:rPr>
                <w:rFonts w:hint="eastAsia"/>
              </w:rPr>
              <w:t xml:space="preserve"> model</w:t>
            </w:r>
          </w:p>
        </w:tc>
        <w:tc>
          <w:tcPr>
            <w:tcW w:w="1840" w:type="dxa"/>
          </w:tcPr>
          <w:p w14:paraId="47FDE4E8" w14:textId="77777777" w:rsidR="00F82036" w:rsidRDefault="00F82036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SNR of Follow PMI at 90% </w:t>
            </w:r>
            <w:proofErr w:type="spellStart"/>
            <w:r>
              <w:rPr>
                <w:rFonts w:hint="eastAsia"/>
                <w:lang w:eastAsia="zh-CN"/>
              </w:rPr>
              <w:t>NThp</w:t>
            </w:r>
            <w:proofErr w:type="spellEnd"/>
          </w:p>
        </w:tc>
        <w:tc>
          <w:tcPr>
            <w:tcW w:w="1475" w:type="dxa"/>
          </w:tcPr>
          <w:p w14:paraId="724367B4" w14:textId="77777777" w:rsidR="00F82036" w:rsidRDefault="00F82036">
            <w:pPr>
              <w:pStyle w:val="TAH"/>
            </w:pPr>
            <w:proofErr w:type="spellStart"/>
            <w:r>
              <w:rPr>
                <w:rFonts w:hint="eastAsia"/>
              </w:rPr>
              <w:t>NThp</w:t>
            </w:r>
            <w:proofErr w:type="spellEnd"/>
            <w:r>
              <w:rPr>
                <w:rFonts w:hint="eastAsia"/>
              </w:rPr>
              <w:t xml:space="preserve">. </w:t>
            </w:r>
            <w:r>
              <w:rPr>
                <w:rFonts w:hint="eastAsia"/>
                <w:lang w:eastAsia="zh-CN"/>
              </w:rPr>
              <w:t xml:space="preserve">of Random PMI </w:t>
            </w:r>
          </w:p>
        </w:tc>
        <w:tc>
          <w:tcPr>
            <w:tcW w:w="1455" w:type="dxa"/>
          </w:tcPr>
          <w:p w14:paraId="1EEE52EA" w14:textId="29C79212" w:rsidR="00F82036" w:rsidRDefault="00F82036">
            <w:pPr>
              <w:pStyle w:val="TAH"/>
              <w:ind w:left="-16"/>
              <w:rPr>
                <w:lang w:eastAsia="zh-CN"/>
              </w:rPr>
            </w:pPr>
            <w:r w:rsidRPr="007A598D">
              <w:t>Gam</w:t>
            </w:r>
            <w:r w:rsidR="00E50A93">
              <w:t>m</w:t>
            </w:r>
            <w:r w:rsidRPr="007A598D">
              <w:t>a</w:t>
            </w:r>
          </w:p>
        </w:tc>
      </w:tr>
      <w:tr w:rsidR="00D47B6B" w14:paraId="56C6C337" w14:textId="77777777" w:rsidTr="00264FBD">
        <w:trPr>
          <w:jc w:val="center"/>
        </w:trPr>
        <w:tc>
          <w:tcPr>
            <w:tcW w:w="974" w:type="dxa"/>
            <w:vMerge w:val="restart"/>
          </w:tcPr>
          <w:p w14:paraId="7BC701E3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128AE</w:t>
            </w:r>
          </w:p>
        </w:tc>
        <w:tc>
          <w:tcPr>
            <w:tcW w:w="1003" w:type="dxa"/>
            <w:gridSpan w:val="2"/>
            <w:vMerge w:val="restart"/>
          </w:tcPr>
          <w:p w14:paraId="1CA06C9C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966" w:type="dxa"/>
          </w:tcPr>
          <w:p w14:paraId="51735BFC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FC</w:t>
            </w:r>
          </w:p>
        </w:tc>
        <w:tc>
          <w:tcPr>
            <w:tcW w:w="1912" w:type="dxa"/>
            <w:vMerge w:val="restart"/>
          </w:tcPr>
          <w:p w14:paraId="519CBF0B" w14:textId="6233FB0E" w:rsidR="00F82036" w:rsidRDefault="0005213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40" w:type="dxa"/>
          </w:tcPr>
          <w:p w14:paraId="0559E370" w14:textId="77777777" w:rsidR="00F82036" w:rsidRDefault="00F82036">
            <w:pPr>
              <w:pStyle w:val="TAC"/>
              <w:rPr>
                <w:lang w:eastAsia="zh-CN"/>
              </w:rPr>
            </w:pPr>
            <w:r w:rsidRPr="00037D5B">
              <w:rPr>
                <w:lang w:eastAsia="zh-CN"/>
              </w:rPr>
              <w:t>4.99</w:t>
            </w:r>
          </w:p>
        </w:tc>
        <w:tc>
          <w:tcPr>
            <w:tcW w:w="1475" w:type="dxa"/>
          </w:tcPr>
          <w:p w14:paraId="6476FC61" w14:textId="77777777" w:rsidR="00F82036" w:rsidRDefault="00F82036">
            <w:pPr>
              <w:pStyle w:val="TAC"/>
              <w:rPr>
                <w:lang w:eastAsia="zh-CN"/>
              </w:rPr>
            </w:pPr>
            <w:r w:rsidRPr="002659AD">
              <w:rPr>
                <w:lang w:eastAsia="zh-CN"/>
              </w:rPr>
              <w:t>78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43BCF406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1.15</w:t>
            </w:r>
          </w:p>
        </w:tc>
      </w:tr>
      <w:tr w:rsidR="00D47B6B" w14:paraId="0CB20FCD" w14:textId="77777777" w:rsidTr="00264FBD">
        <w:trPr>
          <w:jc w:val="center"/>
        </w:trPr>
        <w:tc>
          <w:tcPr>
            <w:tcW w:w="974" w:type="dxa"/>
            <w:vMerge/>
          </w:tcPr>
          <w:p w14:paraId="33C1545D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/>
          </w:tcPr>
          <w:p w14:paraId="1ACE3460" w14:textId="77777777" w:rsidR="00F82036" w:rsidRDefault="00F82036">
            <w:pPr>
              <w:pStyle w:val="TAC"/>
            </w:pPr>
          </w:p>
        </w:tc>
        <w:tc>
          <w:tcPr>
            <w:tcW w:w="966" w:type="dxa"/>
          </w:tcPr>
          <w:p w14:paraId="73BC1060" w14:textId="77777777" w:rsidR="00F82036" w:rsidRDefault="00F82036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1912" w:type="dxa"/>
            <w:vMerge/>
          </w:tcPr>
          <w:p w14:paraId="10CD3A59" w14:textId="77777777" w:rsidR="00F82036" w:rsidRDefault="00F82036">
            <w:pPr>
              <w:pStyle w:val="TAC"/>
            </w:pPr>
          </w:p>
        </w:tc>
        <w:tc>
          <w:tcPr>
            <w:tcW w:w="1840" w:type="dxa"/>
          </w:tcPr>
          <w:p w14:paraId="2C442B65" w14:textId="77777777" w:rsidR="00F82036" w:rsidRDefault="00F82036">
            <w:pPr>
              <w:pStyle w:val="TAC"/>
              <w:rPr>
                <w:lang w:eastAsia="zh-CN"/>
              </w:rPr>
            </w:pPr>
            <w:r w:rsidRPr="00235D57">
              <w:rPr>
                <w:lang w:eastAsia="zh-CN"/>
              </w:rPr>
              <w:t>2.84</w:t>
            </w:r>
          </w:p>
        </w:tc>
        <w:tc>
          <w:tcPr>
            <w:tcW w:w="1475" w:type="dxa"/>
          </w:tcPr>
          <w:p w14:paraId="4E418AF9" w14:textId="77777777" w:rsidR="00F82036" w:rsidRDefault="00F82036">
            <w:pPr>
              <w:pStyle w:val="TAC"/>
              <w:rPr>
                <w:lang w:eastAsia="zh-CN"/>
              </w:rPr>
            </w:pPr>
            <w:r w:rsidRPr="00235D57">
              <w:rPr>
                <w:lang w:eastAsia="zh-CN"/>
              </w:rPr>
              <w:t>57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437D3EA9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1.57</w:t>
            </w:r>
          </w:p>
        </w:tc>
      </w:tr>
      <w:tr w:rsidR="00D47B6B" w14:paraId="677B24F3" w14:textId="77777777" w:rsidTr="00264FBD">
        <w:trPr>
          <w:jc w:val="center"/>
        </w:trPr>
        <w:tc>
          <w:tcPr>
            <w:tcW w:w="974" w:type="dxa"/>
            <w:vMerge/>
          </w:tcPr>
          <w:p w14:paraId="572E4872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 w:val="restart"/>
          </w:tcPr>
          <w:p w14:paraId="259E142F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966" w:type="dxa"/>
          </w:tcPr>
          <w:p w14:paraId="3C790F97" w14:textId="77777777" w:rsidR="00F82036" w:rsidRDefault="00F82036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912" w:type="dxa"/>
            <w:vMerge/>
          </w:tcPr>
          <w:p w14:paraId="0B57D665" w14:textId="77777777" w:rsidR="00F82036" w:rsidRDefault="00F82036">
            <w:pPr>
              <w:pStyle w:val="TAC"/>
            </w:pPr>
          </w:p>
        </w:tc>
        <w:tc>
          <w:tcPr>
            <w:tcW w:w="1840" w:type="dxa"/>
          </w:tcPr>
          <w:p w14:paraId="43C89F8E" w14:textId="77777777" w:rsidR="00F82036" w:rsidRDefault="00F82036">
            <w:pPr>
              <w:pStyle w:val="TAC"/>
              <w:rPr>
                <w:lang w:eastAsia="zh-CN"/>
              </w:rPr>
            </w:pPr>
            <w:r w:rsidRPr="002659AD">
              <w:rPr>
                <w:lang w:eastAsia="zh-CN"/>
              </w:rPr>
              <w:t>-8.58</w:t>
            </w:r>
          </w:p>
        </w:tc>
        <w:tc>
          <w:tcPr>
            <w:tcW w:w="1475" w:type="dxa"/>
          </w:tcPr>
          <w:p w14:paraId="029DF3A4" w14:textId="77777777" w:rsidR="00F82036" w:rsidRDefault="00F82036">
            <w:pPr>
              <w:pStyle w:val="TAC"/>
              <w:rPr>
                <w:lang w:eastAsia="zh-CN"/>
              </w:rPr>
            </w:pPr>
            <w:r w:rsidRPr="002659AD">
              <w:rPr>
                <w:lang w:eastAsia="zh-CN"/>
              </w:rPr>
              <w:t>47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00988105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1.91</w:t>
            </w:r>
          </w:p>
        </w:tc>
      </w:tr>
      <w:tr w:rsidR="00D47B6B" w14:paraId="5F8C7B03" w14:textId="77777777" w:rsidTr="00264FBD">
        <w:trPr>
          <w:jc w:val="center"/>
        </w:trPr>
        <w:tc>
          <w:tcPr>
            <w:tcW w:w="974" w:type="dxa"/>
            <w:vMerge/>
          </w:tcPr>
          <w:p w14:paraId="3D1289E3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/>
          </w:tcPr>
          <w:p w14:paraId="0B40AD7F" w14:textId="77777777" w:rsidR="00F82036" w:rsidRDefault="00F82036">
            <w:pPr>
              <w:pStyle w:val="TAC"/>
            </w:pPr>
          </w:p>
        </w:tc>
        <w:tc>
          <w:tcPr>
            <w:tcW w:w="966" w:type="dxa"/>
          </w:tcPr>
          <w:p w14:paraId="4B4CA76B" w14:textId="77777777" w:rsidR="00F82036" w:rsidRDefault="00F82036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1912" w:type="dxa"/>
            <w:vMerge/>
          </w:tcPr>
          <w:p w14:paraId="56BF9C3F" w14:textId="77777777" w:rsidR="00F82036" w:rsidRDefault="00F82036">
            <w:pPr>
              <w:pStyle w:val="TAC"/>
            </w:pPr>
          </w:p>
        </w:tc>
        <w:tc>
          <w:tcPr>
            <w:tcW w:w="1840" w:type="dxa"/>
          </w:tcPr>
          <w:p w14:paraId="0FD9F7B4" w14:textId="77777777" w:rsidR="00F82036" w:rsidRDefault="00F82036">
            <w:pPr>
              <w:pStyle w:val="TAC"/>
              <w:rPr>
                <w:lang w:eastAsia="zh-CN"/>
              </w:rPr>
            </w:pPr>
            <w:r w:rsidRPr="00235D57">
              <w:rPr>
                <w:lang w:eastAsia="zh-CN"/>
              </w:rPr>
              <w:t>-8.99</w:t>
            </w:r>
          </w:p>
        </w:tc>
        <w:tc>
          <w:tcPr>
            <w:tcW w:w="1475" w:type="dxa"/>
          </w:tcPr>
          <w:p w14:paraId="38006D90" w14:textId="77777777" w:rsidR="00F82036" w:rsidRDefault="00F82036">
            <w:pPr>
              <w:pStyle w:val="TAC"/>
              <w:rPr>
                <w:lang w:eastAsia="zh-CN"/>
              </w:rPr>
            </w:pPr>
            <w:r w:rsidRPr="00235D57">
              <w:rPr>
                <w:lang w:eastAsia="zh-CN"/>
              </w:rPr>
              <w:t>36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0377F77F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2.5</w:t>
            </w:r>
          </w:p>
        </w:tc>
      </w:tr>
      <w:tr w:rsidR="00D47B6B" w14:paraId="2F377A21" w14:textId="77777777" w:rsidTr="00264FBD">
        <w:trPr>
          <w:jc w:val="center"/>
        </w:trPr>
        <w:tc>
          <w:tcPr>
            <w:tcW w:w="974" w:type="dxa"/>
            <w:vMerge w:val="restart"/>
          </w:tcPr>
          <w:p w14:paraId="3DF68259" w14:textId="77777777" w:rsidR="00F82036" w:rsidRDefault="00F82036">
            <w:pPr>
              <w:pStyle w:val="TAC"/>
            </w:pPr>
            <w:r>
              <w:rPr>
                <w:rFonts w:hint="eastAsia"/>
                <w:lang w:eastAsia="zh-CN"/>
              </w:rPr>
              <w:t>64</w:t>
            </w:r>
            <w:r>
              <w:rPr>
                <w:rFonts w:hint="eastAsia"/>
              </w:rPr>
              <w:t>AE</w:t>
            </w:r>
          </w:p>
        </w:tc>
        <w:tc>
          <w:tcPr>
            <w:tcW w:w="1003" w:type="dxa"/>
            <w:gridSpan w:val="2"/>
            <w:vMerge w:val="restart"/>
          </w:tcPr>
          <w:p w14:paraId="34F35CFC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966" w:type="dxa"/>
          </w:tcPr>
          <w:p w14:paraId="7743026A" w14:textId="77777777" w:rsidR="00F82036" w:rsidRDefault="00F82036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912" w:type="dxa"/>
            <w:vMerge w:val="restart"/>
          </w:tcPr>
          <w:p w14:paraId="60C098AA" w14:textId="7F333F12" w:rsidR="00F82036" w:rsidRDefault="0005213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40" w:type="dxa"/>
          </w:tcPr>
          <w:p w14:paraId="57AD8AD9" w14:textId="77777777" w:rsidR="00F82036" w:rsidRDefault="00F82036">
            <w:pPr>
              <w:pStyle w:val="TAC"/>
              <w:rPr>
                <w:lang w:eastAsia="zh-CN"/>
              </w:rPr>
            </w:pPr>
            <w:r w:rsidRPr="00E86E1C">
              <w:rPr>
                <w:lang w:eastAsia="zh-CN"/>
              </w:rPr>
              <w:t>6.59</w:t>
            </w:r>
          </w:p>
        </w:tc>
        <w:tc>
          <w:tcPr>
            <w:tcW w:w="1475" w:type="dxa"/>
          </w:tcPr>
          <w:p w14:paraId="37B47F8C" w14:textId="77777777" w:rsidR="00F82036" w:rsidRDefault="00F82036">
            <w:pPr>
              <w:pStyle w:val="TAC"/>
              <w:rPr>
                <w:lang w:eastAsia="zh-CN"/>
              </w:rPr>
            </w:pPr>
            <w:r w:rsidRPr="00E86E1C">
              <w:rPr>
                <w:lang w:eastAsia="zh-CN"/>
              </w:rPr>
              <w:t>59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228DFA19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1.52</w:t>
            </w:r>
          </w:p>
        </w:tc>
      </w:tr>
      <w:tr w:rsidR="00D47B6B" w14:paraId="42931DE9" w14:textId="77777777" w:rsidTr="00264FBD">
        <w:trPr>
          <w:jc w:val="center"/>
        </w:trPr>
        <w:tc>
          <w:tcPr>
            <w:tcW w:w="974" w:type="dxa"/>
            <w:vMerge/>
          </w:tcPr>
          <w:p w14:paraId="5D856BEB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/>
          </w:tcPr>
          <w:p w14:paraId="6289F095" w14:textId="77777777" w:rsidR="00F82036" w:rsidRDefault="00F82036">
            <w:pPr>
              <w:pStyle w:val="TAC"/>
            </w:pPr>
          </w:p>
        </w:tc>
        <w:tc>
          <w:tcPr>
            <w:tcW w:w="966" w:type="dxa"/>
          </w:tcPr>
          <w:p w14:paraId="60DF78A4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SV</w:t>
            </w:r>
          </w:p>
        </w:tc>
        <w:tc>
          <w:tcPr>
            <w:tcW w:w="1912" w:type="dxa"/>
            <w:vMerge/>
          </w:tcPr>
          <w:p w14:paraId="782416B9" w14:textId="77777777" w:rsidR="00F82036" w:rsidRDefault="00F82036">
            <w:pPr>
              <w:pStyle w:val="TAC"/>
            </w:pPr>
          </w:p>
        </w:tc>
        <w:tc>
          <w:tcPr>
            <w:tcW w:w="1840" w:type="dxa"/>
          </w:tcPr>
          <w:p w14:paraId="1B88ADAC" w14:textId="77777777" w:rsidR="00F82036" w:rsidRDefault="00F82036">
            <w:pPr>
              <w:pStyle w:val="TAC"/>
              <w:rPr>
                <w:lang w:eastAsia="zh-CN"/>
              </w:rPr>
            </w:pPr>
            <w:r w:rsidRPr="003C2B1B">
              <w:rPr>
                <w:lang w:eastAsia="zh-CN"/>
              </w:rPr>
              <w:t>6.59</w:t>
            </w:r>
          </w:p>
        </w:tc>
        <w:tc>
          <w:tcPr>
            <w:tcW w:w="1475" w:type="dxa"/>
          </w:tcPr>
          <w:p w14:paraId="657B59B4" w14:textId="77777777" w:rsidR="00F82036" w:rsidRDefault="00F82036">
            <w:pPr>
              <w:pStyle w:val="TAC"/>
              <w:rPr>
                <w:lang w:eastAsia="zh-CN"/>
              </w:rPr>
            </w:pPr>
            <w:r w:rsidRPr="003C2B1B">
              <w:rPr>
                <w:lang w:eastAsia="zh-CN"/>
              </w:rPr>
              <w:t>52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482D2D66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1.73</w:t>
            </w:r>
          </w:p>
        </w:tc>
      </w:tr>
      <w:tr w:rsidR="00D47B6B" w14:paraId="1E99C17F" w14:textId="77777777" w:rsidTr="00264FBD">
        <w:trPr>
          <w:jc w:val="center"/>
        </w:trPr>
        <w:tc>
          <w:tcPr>
            <w:tcW w:w="974" w:type="dxa"/>
            <w:vMerge/>
          </w:tcPr>
          <w:p w14:paraId="3BFC3CA8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 w:val="restart"/>
          </w:tcPr>
          <w:p w14:paraId="56AFBABE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966" w:type="dxa"/>
          </w:tcPr>
          <w:p w14:paraId="2E9BF054" w14:textId="77777777" w:rsidR="00F82036" w:rsidRDefault="00F82036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912" w:type="dxa"/>
            <w:vMerge/>
          </w:tcPr>
          <w:p w14:paraId="2F5F902C" w14:textId="77777777" w:rsidR="00F82036" w:rsidRDefault="00F82036">
            <w:pPr>
              <w:pStyle w:val="TAC"/>
            </w:pPr>
          </w:p>
        </w:tc>
        <w:tc>
          <w:tcPr>
            <w:tcW w:w="1840" w:type="dxa"/>
          </w:tcPr>
          <w:p w14:paraId="002AB0AB" w14:textId="77777777" w:rsidR="00F82036" w:rsidRDefault="00F82036">
            <w:pPr>
              <w:pStyle w:val="TAC"/>
              <w:rPr>
                <w:lang w:eastAsia="zh-CN"/>
              </w:rPr>
            </w:pPr>
            <w:r w:rsidRPr="00E86E1C">
              <w:rPr>
                <w:lang w:eastAsia="zh-CN"/>
              </w:rPr>
              <w:t>-6.07</w:t>
            </w:r>
          </w:p>
        </w:tc>
        <w:tc>
          <w:tcPr>
            <w:tcW w:w="1475" w:type="dxa"/>
          </w:tcPr>
          <w:p w14:paraId="00C84AF2" w14:textId="77777777" w:rsidR="00F82036" w:rsidRDefault="00F82036">
            <w:pPr>
              <w:pStyle w:val="TAC"/>
              <w:rPr>
                <w:lang w:eastAsia="zh-CN"/>
              </w:rPr>
            </w:pPr>
            <w:r w:rsidRPr="003C2B1B">
              <w:rPr>
                <w:lang w:eastAsia="zh-CN"/>
              </w:rPr>
              <w:t>50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1EEFC995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1.8</w:t>
            </w:r>
          </w:p>
        </w:tc>
      </w:tr>
      <w:tr w:rsidR="00D47B6B" w14:paraId="77261AAB" w14:textId="77777777" w:rsidTr="00264FBD">
        <w:trPr>
          <w:jc w:val="center"/>
        </w:trPr>
        <w:tc>
          <w:tcPr>
            <w:tcW w:w="974" w:type="dxa"/>
            <w:vMerge/>
          </w:tcPr>
          <w:p w14:paraId="775F3226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/>
          </w:tcPr>
          <w:p w14:paraId="1A13C53B" w14:textId="77777777" w:rsidR="00F82036" w:rsidRDefault="00F82036">
            <w:pPr>
              <w:pStyle w:val="TAC"/>
            </w:pPr>
          </w:p>
        </w:tc>
        <w:tc>
          <w:tcPr>
            <w:tcW w:w="966" w:type="dxa"/>
          </w:tcPr>
          <w:p w14:paraId="038231CB" w14:textId="77777777" w:rsidR="00F82036" w:rsidRDefault="00F82036">
            <w:pPr>
              <w:pStyle w:val="TAC"/>
            </w:pPr>
            <w:r>
              <w:rPr>
                <w:rFonts w:hint="eastAsia"/>
                <w:lang w:eastAsia="zh-CN"/>
              </w:rPr>
              <w:t>SV</w:t>
            </w:r>
          </w:p>
        </w:tc>
        <w:tc>
          <w:tcPr>
            <w:tcW w:w="1912" w:type="dxa"/>
            <w:vMerge/>
          </w:tcPr>
          <w:p w14:paraId="34BCE58E" w14:textId="77777777" w:rsidR="00F82036" w:rsidRDefault="00F82036">
            <w:pPr>
              <w:pStyle w:val="TAC"/>
            </w:pPr>
          </w:p>
        </w:tc>
        <w:tc>
          <w:tcPr>
            <w:tcW w:w="1840" w:type="dxa"/>
          </w:tcPr>
          <w:p w14:paraId="4DBF43E3" w14:textId="77777777" w:rsidR="00F82036" w:rsidRDefault="00F82036">
            <w:pPr>
              <w:pStyle w:val="TAC"/>
              <w:rPr>
                <w:lang w:eastAsia="zh-CN"/>
              </w:rPr>
            </w:pPr>
            <w:r w:rsidRPr="003C2B1B">
              <w:rPr>
                <w:lang w:eastAsia="zh-CN"/>
              </w:rPr>
              <w:t>-6.48</w:t>
            </w:r>
          </w:p>
        </w:tc>
        <w:tc>
          <w:tcPr>
            <w:tcW w:w="1475" w:type="dxa"/>
          </w:tcPr>
          <w:p w14:paraId="3D9C4A5C" w14:textId="77777777" w:rsidR="00F82036" w:rsidRDefault="00F82036">
            <w:pPr>
              <w:pStyle w:val="TAC"/>
              <w:rPr>
                <w:lang w:eastAsia="zh-CN"/>
              </w:rPr>
            </w:pPr>
            <w:r w:rsidRPr="003C2B1B">
              <w:rPr>
                <w:lang w:eastAsia="zh-CN"/>
              </w:rPr>
              <w:t>31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2FDD7EAB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2.9</w:t>
            </w:r>
          </w:p>
        </w:tc>
      </w:tr>
      <w:tr w:rsidR="00D47B6B" w14:paraId="3B34AAD7" w14:textId="77777777" w:rsidTr="00264FBD">
        <w:trPr>
          <w:jc w:val="center"/>
        </w:trPr>
        <w:tc>
          <w:tcPr>
            <w:tcW w:w="974" w:type="dxa"/>
            <w:vMerge w:val="restart"/>
          </w:tcPr>
          <w:p w14:paraId="49ED3F1A" w14:textId="77777777" w:rsidR="00F82036" w:rsidRDefault="00F82036">
            <w:pPr>
              <w:pStyle w:val="TAC"/>
            </w:pPr>
            <w:r>
              <w:rPr>
                <w:rFonts w:hint="eastAsia"/>
                <w:lang w:eastAsia="zh-CN"/>
              </w:rPr>
              <w:t>8</w:t>
            </w:r>
            <w:r>
              <w:rPr>
                <w:rFonts w:hint="eastAsia"/>
              </w:rPr>
              <w:t>AE</w:t>
            </w:r>
          </w:p>
        </w:tc>
        <w:tc>
          <w:tcPr>
            <w:tcW w:w="1003" w:type="dxa"/>
            <w:gridSpan w:val="2"/>
            <w:vMerge w:val="restart"/>
          </w:tcPr>
          <w:p w14:paraId="2D9A9C11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966" w:type="dxa"/>
            <w:vMerge w:val="restart"/>
          </w:tcPr>
          <w:p w14:paraId="1F6206ED" w14:textId="77777777" w:rsidR="00F82036" w:rsidRDefault="00F82036">
            <w:pPr>
              <w:pStyle w:val="TAC"/>
              <w:rPr>
                <w:lang w:eastAsia="zh-CN"/>
              </w:rPr>
            </w:pPr>
            <w:r w:rsidRPr="00DA699C">
              <w:rPr>
                <w:lang w:eastAsia="zh-CN"/>
              </w:rPr>
              <w:t>1 to 1</w:t>
            </w:r>
          </w:p>
        </w:tc>
        <w:tc>
          <w:tcPr>
            <w:tcW w:w="1912" w:type="dxa"/>
          </w:tcPr>
          <w:p w14:paraId="0EB08845" w14:textId="6C078076" w:rsidR="00F82036" w:rsidRDefault="0005213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40" w:type="dxa"/>
          </w:tcPr>
          <w:p w14:paraId="25686E33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14.98</w:t>
            </w:r>
          </w:p>
        </w:tc>
        <w:tc>
          <w:tcPr>
            <w:tcW w:w="1475" w:type="dxa"/>
          </w:tcPr>
          <w:p w14:paraId="325857AC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52%</w:t>
            </w:r>
          </w:p>
        </w:tc>
        <w:tc>
          <w:tcPr>
            <w:tcW w:w="1455" w:type="dxa"/>
          </w:tcPr>
          <w:p w14:paraId="02281D5B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1.73</w:t>
            </w:r>
          </w:p>
        </w:tc>
      </w:tr>
      <w:tr w:rsidR="00D47B6B" w14:paraId="4575841E" w14:textId="77777777" w:rsidTr="00264FBD">
        <w:trPr>
          <w:jc w:val="center"/>
        </w:trPr>
        <w:tc>
          <w:tcPr>
            <w:tcW w:w="974" w:type="dxa"/>
            <w:vMerge/>
          </w:tcPr>
          <w:p w14:paraId="4F1EF3C7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/>
          </w:tcPr>
          <w:p w14:paraId="717B021D" w14:textId="77777777" w:rsidR="00F82036" w:rsidRDefault="00F82036">
            <w:pPr>
              <w:pStyle w:val="TAC"/>
              <w:rPr>
                <w:lang w:eastAsia="zh-CN"/>
              </w:rPr>
            </w:pPr>
          </w:p>
        </w:tc>
        <w:tc>
          <w:tcPr>
            <w:tcW w:w="966" w:type="dxa"/>
            <w:vMerge/>
          </w:tcPr>
          <w:p w14:paraId="170D1729" w14:textId="77777777" w:rsidR="00F82036" w:rsidRDefault="00F82036">
            <w:pPr>
              <w:pStyle w:val="TAC"/>
            </w:pPr>
          </w:p>
        </w:tc>
        <w:tc>
          <w:tcPr>
            <w:tcW w:w="1912" w:type="dxa"/>
          </w:tcPr>
          <w:p w14:paraId="6C3E46D9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TDLC300-100</w:t>
            </w:r>
          </w:p>
        </w:tc>
        <w:tc>
          <w:tcPr>
            <w:tcW w:w="1840" w:type="dxa"/>
          </w:tcPr>
          <w:p w14:paraId="2C30F38F" w14:textId="77777777" w:rsidR="00F82036" w:rsidRDefault="00F82036">
            <w:pPr>
              <w:pStyle w:val="TAC"/>
              <w:rPr>
                <w:lang w:eastAsia="zh-CN"/>
              </w:rPr>
            </w:pPr>
            <w:r w:rsidRPr="00CE60A3">
              <w:rPr>
                <w:lang w:eastAsia="zh-CN"/>
              </w:rPr>
              <w:t>19.18</w:t>
            </w:r>
          </w:p>
        </w:tc>
        <w:tc>
          <w:tcPr>
            <w:tcW w:w="1475" w:type="dxa"/>
          </w:tcPr>
          <w:p w14:paraId="6CFC912F" w14:textId="77777777" w:rsidR="00F82036" w:rsidRDefault="00F82036">
            <w:pPr>
              <w:pStyle w:val="TAC"/>
              <w:rPr>
                <w:lang w:eastAsia="zh-CN"/>
              </w:rPr>
            </w:pPr>
            <w:r w:rsidRPr="00CE60A3">
              <w:rPr>
                <w:lang w:eastAsia="zh-CN"/>
              </w:rPr>
              <w:t>56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305AA8EB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1.6</w:t>
            </w:r>
          </w:p>
        </w:tc>
      </w:tr>
      <w:tr w:rsidR="00D47B6B" w14:paraId="43944F30" w14:textId="77777777" w:rsidTr="00264FBD">
        <w:trPr>
          <w:jc w:val="center"/>
        </w:trPr>
        <w:tc>
          <w:tcPr>
            <w:tcW w:w="974" w:type="dxa"/>
            <w:vMerge/>
          </w:tcPr>
          <w:p w14:paraId="58B79BC6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 w:val="restart"/>
          </w:tcPr>
          <w:p w14:paraId="16DFE734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966" w:type="dxa"/>
            <w:vMerge/>
          </w:tcPr>
          <w:p w14:paraId="26B57B6D" w14:textId="77777777" w:rsidR="00F82036" w:rsidRDefault="00F82036">
            <w:pPr>
              <w:pStyle w:val="TAC"/>
            </w:pPr>
          </w:p>
        </w:tc>
        <w:tc>
          <w:tcPr>
            <w:tcW w:w="1912" w:type="dxa"/>
          </w:tcPr>
          <w:p w14:paraId="1B4CCDA8" w14:textId="76D8107F" w:rsidR="00F82036" w:rsidRDefault="0005213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40" w:type="dxa"/>
          </w:tcPr>
          <w:p w14:paraId="6C7A5D53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2.77</w:t>
            </w:r>
          </w:p>
        </w:tc>
        <w:tc>
          <w:tcPr>
            <w:tcW w:w="1475" w:type="dxa"/>
          </w:tcPr>
          <w:p w14:paraId="2D5B3B4E" w14:textId="77777777" w:rsidR="00F82036" w:rsidRDefault="00F82036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36%</w:t>
            </w:r>
          </w:p>
        </w:tc>
        <w:tc>
          <w:tcPr>
            <w:tcW w:w="1455" w:type="dxa"/>
          </w:tcPr>
          <w:p w14:paraId="1FFEE672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2.5</w:t>
            </w:r>
          </w:p>
        </w:tc>
      </w:tr>
      <w:tr w:rsidR="00D47B6B" w14:paraId="4EAD60BE" w14:textId="77777777" w:rsidTr="00264FBD">
        <w:trPr>
          <w:jc w:val="center"/>
        </w:trPr>
        <w:tc>
          <w:tcPr>
            <w:tcW w:w="974" w:type="dxa"/>
            <w:vMerge/>
          </w:tcPr>
          <w:p w14:paraId="4BCC018A" w14:textId="77777777" w:rsidR="00F82036" w:rsidRDefault="00F82036">
            <w:pPr>
              <w:pStyle w:val="TAC"/>
            </w:pPr>
          </w:p>
        </w:tc>
        <w:tc>
          <w:tcPr>
            <w:tcW w:w="1003" w:type="dxa"/>
            <w:gridSpan w:val="2"/>
            <w:vMerge/>
          </w:tcPr>
          <w:p w14:paraId="6C63EEC9" w14:textId="77777777" w:rsidR="00F82036" w:rsidRDefault="00F82036">
            <w:pPr>
              <w:pStyle w:val="TAC"/>
              <w:rPr>
                <w:lang w:eastAsia="zh-CN"/>
              </w:rPr>
            </w:pPr>
          </w:p>
        </w:tc>
        <w:tc>
          <w:tcPr>
            <w:tcW w:w="966" w:type="dxa"/>
            <w:vMerge/>
          </w:tcPr>
          <w:p w14:paraId="50CC8530" w14:textId="77777777" w:rsidR="00F82036" w:rsidRDefault="00F82036">
            <w:pPr>
              <w:pStyle w:val="TAC"/>
            </w:pPr>
          </w:p>
        </w:tc>
        <w:tc>
          <w:tcPr>
            <w:tcW w:w="1912" w:type="dxa"/>
          </w:tcPr>
          <w:p w14:paraId="511E5921" w14:textId="77777777" w:rsidR="00F82036" w:rsidRDefault="00F82036">
            <w:pPr>
              <w:pStyle w:val="TAC"/>
            </w:pPr>
            <w:r>
              <w:rPr>
                <w:rFonts w:hint="eastAsia"/>
                <w:lang w:eastAsia="zh-CN"/>
              </w:rPr>
              <w:t>TDLC300-100</w:t>
            </w:r>
          </w:p>
        </w:tc>
        <w:tc>
          <w:tcPr>
            <w:tcW w:w="1840" w:type="dxa"/>
          </w:tcPr>
          <w:p w14:paraId="144E26E6" w14:textId="77777777" w:rsidR="00F82036" w:rsidRDefault="00F82036">
            <w:pPr>
              <w:pStyle w:val="TAC"/>
              <w:rPr>
                <w:lang w:eastAsia="zh-CN"/>
              </w:rPr>
            </w:pPr>
            <w:r w:rsidRPr="00B814A3">
              <w:rPr>
                <w:lang w:eastAsia="zh-CN"/>
              </w:rPr>
              <w:t>2.33</w:t>
            </w:r>
          </w:p>
        </w:tc>
        <w:tc>
          <w:tcPr>
            <w:tcW w:w="1475" w:type="dxa"/>
          </w:tcPr>
          <w:p w14:paraId="15370C37" w14:textId="77777777" w:rsidR="00F82036" w:rsidRDefault="00F82036">
            <w:pPr>
              <w:pStyle w:val="TAC"/>
              <w:rPr>
                <w:lang w:eastAsia="zh-CN"/>
              </w:rPr>
            </w:pPr>
            <w:r w:rsidRPr="00B814A3">
              <w:rPr>
                <w:lang w:eastAsia="zh-CN"/>
              </w:rPr>
              <w:t>34</w:t>
            </w:r>
            <w:r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7BDC5878" w14:textId="77777777" w:rsidR="00F82036" w:rsidRDefault="00F8203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2.64</w:t>
            </w:r>
          </w:p>
        </w:tc>
      </w:tr>
    </w:tbl>
    <w:p w14:paraId="20B68CBE" w14:textId="77777777" w:rsidR="00F82036" w:rsidRDefault="00F82036" w:rsidP="00F82036"/>
    <w:p w14:paraId="75675DAE" w14:textId="5F90A3AF" w:rsidR="007C0185" w:rsidRPr="007C0185" w:rsidRDefault="0004490E" w:rsidP="007F082D">
      <w:pPr>
        <w:pStyle w:val="Heading4"/>
      </w:pPr>
      <w:r>
        <w:t>2.2.2.3</w:t>
      </w:r>
      <w:r>
        <w:tab/>
        <w:t>Comparison between Type-I and enhanced Type</w:t>
      </w:r>
      <w:r>
        <w:rPr>
          <w:rFonts w:hint="eastAsia"/>
        </w:rPr>
        <w:t>-</w:t>
      </w:r>
      <w:r>
        <w:t>II (</w:t>
      </w:r>
      <w:proofErr w:type="spellStart"/>
      <w:r>
        <w:t>eType</w:t>
      </w:r>
      <w:proofErr w:type="spellEnd"/>
      <w:r>
        <w:t>-II)</w:t>
      </w:r>
      <w:r>
        <w:rPr>
          <w:rFonts w:hint="eastAsia"/>
        </w:rPr>
        <w:t xml:space="preserve"> codebook</w:t>
      </w:r>
      <w:r>
        <w:t>s</w:t>
      </w:r>
      <w:r w:rsidRPr="006F51F4">
        <w:t xml:space="preserve"> </w:t>
      </w:r>
      <w:r>
        <w:t>with sub-band PMI precoder granularity</w:t>
      </w:r>
    </w:p>
    <w:p w14:paraId="2322716E" w14:textId="77777777" w:rsidR="007F57CD" w:rsidRPr="006B47E7" w:rsidRDefault="007F57CD" w:rsidP="007F57CD">
      <w:r w:rsidRPr="00214796">
        <w:rPr>
          <w:rFonts w:hint="eastAsia"/>
          <w:b/>
          <w:bCs/>
          <w:sz w:val="24"/>
          <w:szCs w:val="24"/>
          <w:u w:val="single"/>
        </w:rPr>
        <w:t>BS antenna 128AE,</w:t>
      </w:r>
      <w:r>
        <w:rPr>
          <w:rFonts w:hint="eastAsia"/>
          <w:b/>
          <w:bCs/>
          <w:sz w:val="24"/>
          <w:szCs w:val="24"/>
          <w:u w:val="single"/>
        </w:rPr>
        <w:t xml:space="preserve"> </w:t>
      </w:r>
      <w:r w:rsidRPr="00214796">
        <w:rPr>
          <w:rFonts w:hint="eastAsia"/>
          <w:b/>
          <w:bCs/>
          <w:sz w:val="24"/>
          <w:szCs w:val="24"/>
          <w:u w:val="single"/>
        </w:rPr>
        <w:t>4 layers and 2 layers</w:t>
      </w:r>
      <w:r>
        <w:rPr>
          <w:b/>
          <w:bCs/>
          <w:sz w:val="24"/>
          <w:szCs w:val="24"/>
          <w:u w:val="single"/>
        </w:rPr>
        <w:t xml:space="preserve">: </w:t>
      </w:r>
      <w:r>
        <w:rPr>
          <w:rFonts w:hint="eastAsia"/>
          <w:b/>
          <w:bCs/>
          <w:sz w:val="24"/>
          <w:szCs w:val="24"/>
          <w:u w:val="single"/>
        </w:rPr>
        <w:t>FC vs S</w:t>
      </w:r>
      <w:r>
        <w:rPr>
          <w:b/>
          <w:bCs/>
          <w:sz w:val="24"/>
          <w:szCs w:val="24"/>
          <w:u w:val="single"/>
        </w:rPr>
        <w:t>V</w:t>
      </w:r>
    </w:p>
    <w:p w14:paraId="7B664AE5" w14:textId="77777777" w:rsidR="007F57CD" w:rsidRDefault="007F57CD" w:rsidP="007F57CD">
      <w:pPr>
        <w:jc w:val="center"/>
      </w:pPr>
      <w:r w:rsidRPr="00F441A8">
        <w:rPr>
          <w:noProof/>
        </w:rPr>
        <w:drawing>
          <wp:inline distT="0" distB="0" distL="0" distR="0" wp14:anchorId="55991EFB" wp14:editId="22ABAE43">
            <wp:extent cx="2895846" cy="2173043"/>
            <wp:effectExtent l="0" t="0" r="0" b="0"/>
            <wp:docPr id="1930904986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0583AAEB-8EA5-7524-6CFB-B5F0D89F6B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904986" name="Picture 7">
                      <a:extLst>
                        <a:ext uri="{FF2B5EF4-FFF2-40B4-BE49-F238E27FC236}">
                          <a16:creationId xmlns:a16="http://schemas.microsoft.com/office/drawing/2014/main" id="{0583AAEB-8EA5-7524-6CFB-B5F0D89F6B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846" cy="2173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15DC">
        <w:rPr>
          <w:noProof/>
        </w:rPr>
        <w:drawing>
          <wp:inline distT="0" distB="0" distL="0" distR="0" wp14:anchorId="1FC6FA2F" wp14:editId="534895E7">
            <wp:extent cx="2896811" cy="2173767"/>
            <wp:effectExtent l="0" t="0" r="0" b="0"/>
            <wp:docPr id="47611810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68EA4C0F-7097-C703-6CAF-A9AC9A6E74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118101" name="Picture 3">
                      <a:extLst>
                        <a:ext uri="{FF2B5EF4-FFF2-40B4-BE49-F238E27FC236}">
                          <a16:creationId xmlns:a16="http://schemas.microsoft.com/office/drawing/2014/main" id="{68EA4C0F-7097-C703-6CAF-A9AC9A6E74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6811" cy="2173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42D67" w14:textId="77777777" w:rsidR="007F57CD" w:rsidRPr="007A598D" w:rsidRDefault="007F57CD" w:rsidP="007F57CD">
      <w:pPr>
        <w:pStyle w:val="ListParagraph"/>
        <w:numPr>
          <w:ilvl w:val="0"/>
          <w:numId w:val="54"/>
        </w:numPr>
        <w:rPr>
          <w:b/>
          <w:bCs/>
          <w:sz w:val="16"/>
          <w:szCs w:val="16"/>
        </w:rPr>
      </w:pPr>
      <w:r>
        <w:rPr>
          <w:rFonts w:eastAsiaTheme="minorEastAsia"/>
          <w:b/>
          <w:bCs/>
          <w:sz w:val="16"/>
          <w:szCs w:val="16"/>
          <w:lang w:eastAsia="zh-CN"/>
        </w:rPr>
        <w:t>128 AE FC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</w:t>
      </w:r>
      <w:r w:rsidRPr="007A598D">
        <w:rPr>
          <w:rFonts w:eastAsiaTheme="minorEastAsia"/>
          <w:b/>
          <w:bCs/>
          <w:sz w:val="16"/>
          <w:szCs w:val="16"/>
          <w:lang w:eastAsia="zh-CN"/>
        </w:rPr>
        <w:t xml:space="preserve">                                                           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                           </w:t>
      </w:r>
      <w:proofErr w:type="gramStart"/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</w:t>
      </w:r>
      <w:r w:rsidRPr="007A598D">
        <w:rPr>
          <w:rFonts w:eastAsiaTheme="minorEastAsia"/>
          <w:b/>
          <w:bCs/>
          <w:sz w:val="16"/>
          <w:szCs w:val="16"/>
          <w:lang w:eastAsia="zh-CN"/>
        </w:rPr>
        <w:t xml:space="preserve"> (</w:t>
      </w:r>
      <w:proofErr w:type="gramEnd"/>
      <w:r w:rsidRPr="007A598D">
        <w:rPr>
          <w:rFonts w:eastAsiaTheme="minorEastAsia"/>
          <w:b/>
          <w:bCs/>
          <w:sz w:val="16"/>
          <w:szCs w:val="16"/>
          <w:lang w:eastAsia="zh-CN"/>
        </w:rPr>
        <w:t>b)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</w:t>
      </w:r>
      <w:r>
        <w:rPr>
          <w:rFonts w:eastAsiaTheme="minorEastAsia"/>
          <w:b/>
          <w:bCs/>
          <w:sz w:val="16"/>
          <w:szCs w:val="16"/>
          <w:lang w:eastAsia="zh-CN"/>
        </w:rPr>
        <w:t>128 AE SV</w:t>
      </w:r>
    </w:p>
    <w:p w14:paraId="1E5E85C9" w14:textId="58E498F0" w:rsidR="007F57CD" w:rsidRDefault="007F57CD" w:rsidP="007F57CD">
      <w:pPr>
        <w:jc w:val="center"/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-</w:t>
      </w:r>
      <w:r>
        <w:rPr>
          <w:rFonts w:hint="eastAsia"/>
          <w:b/>
          <w:bCs/>
          <w:sz w:val="18"/>
          <w:szCs w:val="18"/>
        </w:rPr>
        <w:t>1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>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128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</w:t>
      </w:r>
      <w:r>
        <w:rPr>
          <w:b/>
          <w:bCs/>
          <w:sz w:val="18"/>
          <w:szCs w:val="18"/>
        </w:rPr>
        <w:t xml:space="preserve"> (a)</w:t>
      </w:r>
      <w:r>
        <w:rPr>
          <w:rFonts w:hint="eastAsia"/>
          <w:b/>
          <w:bCs/>
          <w:sz w:val="18"/>
          <w:szCs w:val="18"/>
        </w:rPr>
        <w:t xml:space="preserve"> vs. subarray virtualization</w:t>
      </w:r>
      <w:r>
        <w:rPr>
          <w:b/>
          <w:bCs/>
          <w:sz w:val="18"/>
          <w:szCs w:val="18"/>
        </w:rPr>
        <w:t xml:space="preserve"> (b)</w:t>
      </w:r>
      <w:r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with </w:t>
      </w:r>
      <w:r w:rsidR="007F082D">
        <w:rPr>
          <w:b/>
          <w:bCs/>
          <w:sz w:val="18"/>
          <w:szCs w:val="18"/>
        </w:rPr>
        <w:t>sub</w:t>
      </w:r>
      <w:r w:rsidR="00A6405C">
        <w:rPr>
          <w:b/>
          <w:bCs/>
          <w:sz w:val="18"/>
          <w:szCs w:val="18"/>
        </w:rPr>
        <w:t>-band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 xml:space="preserve">random </w:t>
      </w:r>
      <w:r>
        <w:rPr>
          <w:b/>
          <w:bCs/>
          <w:sz w:val="18"/>
          <w:szCs w:val="18"/>
        </w:rPr>
        <w:t xml:space="preserve">Type-I </w:t>
      </w:r>
      <w:r w:rsidRPr="0069563E">
        <w:rPr>
          <w:b/>
          <w:bCs/>
          <w:sz w:val="18"/>
          <w:szCs w:val="18"/>
        </w:rPr>
        <w:t xml:space="preserve">PMI </w:t>
      </w:r>
      <w:r>
        <w:rPr>
          <w:b/>
          <w:bCs/>
          <w:sz w:val="18"/>
          <w:szCs w:val="18"/>
        </w:rPr>
        <w:t>and</w:t>
      </w:r>
      <w:r w:rsidRPr="0069563E"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follow</w:t>
      </w:r>
      <w:r w:rsidRPr="0069563E">
        <w:rPr>
          <w:b/>
          <w:bCs/>
          <w:sz w:val="18"/>
          <w:szCs w:val="18"/>
        </w:rPr>
        <w:t xml:space="preserve"> PMI</w:t>
      </w:r>
      <w:r>
        <w:rPr>
          <w:b/>
          <w:bCs/>
          <w:sz w:val="18"/>
          <w:szCs w:val="18"/>
        </w:rPr>
        <w:t xml:space="preserve"> Type I and </w:t>
      </w:r>
      <w:proofErr w:type="spellStart"/>
      <w:r>
        <w:rPr>
          <w:b/>
          <w:bCs/>
          <w:sz w:val="18"/>
          <w:szCs w:val="18"/>
        </w:rPr>
        <w:t>eType</w:t>
      </w:r>
      <w:proofErr w:type="spellEnd"/>
      <w:r>
        <w:rPr>
          <w:b/>
          <w:bCs/>
          <w:sz w:val="18"/>
          <w:szCs w:val="18"/>
        </w:rPr>
        <w:t>-II codebooks</w:t>
      </w:r>
      <w:r>
        <w:rPr>
          <w:rFonts w:hint="eastAsia"/>
          <w:b/>
          <w:bCs/>
          <w:sz w:val="18"/>
          <w:szCs w:val="18"/>
        </w:rPr>
        <w:t xml:space="preserve">, </w:t>
      </w:r>
      <w:r>
        <w:rPr>
          <w:b/>
          <w:bCs/>
          <w:sz w:val="18"/>
          <w:szCs w:val="18"/>
        </w:rPr>
        <w:t xml:space="preserve">using an </w:t>
      </w:r>
      <w:r>
        <w:rPr>
          <w:rFonts w:hint="eastAsia"/>
          <w:b/>
          <w:bCs/>
          <w:sz w:val="18"/>
          <w:szCs w:val="18"/>
        </w:rPr>
        <w:t>FR1 Uma CDL</w:t>
      </w:r>
      <w:r>
        <w:rPr>
          <w:b/>
          <w:bCs/>
          <w:sz w:val="18"/>
          <w:szCs w:val="18"/>
        </w:rPr>
        <w:t>C model</w:t>
      </w:r>
    </w:p>
    <w:p w14:paraId="2B3F40CB" w14:textId="77777777" w:rsidR="007F57CD" w:rsidRDefault="007F57CD" w:rsidP="007F57CD">
      <w:r w:rsidRPr="00214796">
        <w:rPr>
          <w:rFonts w:hint="eastAsia"/>
          <w:b/>
          <w:bCs/>
          <w:sz w:val="24"/>
          <w:szCs w:val="24"/>
          <w:u w:val="single"/>
        </w:rPr>
        <w:t xml:space="preserve">BS antenna </w:t>
      </w:r>
      <w:r>
        <w:rPr>
          <w:rFonts w:hint="eastAsia"/>
          <w:b/>
          <w:bCs/>
          <w:sz w:val="24"/>
          <w:szCs w:val="24"/>
          <w:u w:val="single"/>
        </w:rPr>
        <w:t>64</w:t>
      </w:r>
      <w:r w:rsidRPr="00214796">
        <w:rPr>
          <w:rFonts w:hint="eastAsia"/>
          <w:b/>
          <w:bCs/>
          <w:sz w:val="24"/>
          <w:szCs w:val="24"/>
          <w:u w:val="single"/>
        </w:rPr>
        <w:t>AE, 4 layers and 2 layers</w:t>
      </w:r>
      <w:r>
        <w:rPr>
          <w:b/>
          <w:bCs/>
          <w:sz w:val="24"/>
          <w:szCs w:val="24"/>
          <w:u w:val="single"/>
        </w:rPr>
        <w:t>:</w:t>
      </w:r>
      <w:r w:rsidRPr="00CA59C0">
        <w:rPr>
          <w:rFonts w:hint="eastAsia"/>
          <w:b/>
          <w:bCs/>
          <w:sz w:val="24"/>
          <w:szCs w:val="24"/>
          <w:u w:val="single"/>
        </w:rPr>
        <w:t xml:space="preserve"> </w:t>
      </w:r>
      <w:r>
        <w:rPr>
          <w:rFonts w:hint="eastAsia"/>
          <w:b/>
          <w:bCs/>
          <w:sz w:val="24"/>
          <w:szCs w:val="24"/>
          <w:u w:val="single"/>
        </w:rPr>
        <w:t>FC vs SV</w:t>
      </w:r>
    </w:p>
    <w:p w14:paraId="34A57E3E" w14:textId="77777777" w:rsidR="007F57CD" w:rsidRPr="001B7D0B" w:rsidRDefault="007F57CD" w:rsidP="007F57CD">
      <w:r w:rsidRPr="00270423">
        <w:rPr>
          <w:noProof/>
        </w:rPr>
        <w:lastRenderedPageBreak/>
        <w:drawing>
          <wp:inline distT="0" distB="0" distL="0" distR="0" wp14:anchorId="44504937" wp14:editId="56F6B319">
            <wp:extent cx="2888831" cy="2167778"/>
            <wp:effectExtent l="0" t="0" r="6985" b="4445"/>
            <wp:docPr id="949923413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FD2AA906-D5F7-1696-3BE0-4E323C6BC2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923413" name="Picture 7">
                      <a:extLst>
                        <a:ext uri="{FF2B5EF4-FFF2-40B4-BE49-F238E27FC236}">
                          <a16:creationId xmlns:a16="http://schemas.microsoft.com/office/drawing/2014/main" id="{FD2AA906-D5F7-1696-3BE0-4E323C6BC2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8831" cy="216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7661">
        <w:rPr>
          <w:noProof/>
        </w:rPr>
        <w:t xml:space="preserve"> </w:t>
      </w:r>
      <w:r w:rsidRPr="00EF7661">
        <w:rPr>
          <w:noProof/>
        </w:rPr>
        <w:drawing>
          <wp:inline distT="0" distB="0" distL="0" distR="0" wp14:anchorId="73A0F0C9" wp14:editId="1427D3D8">
            <wp:extent cx="2908499" cy="2182537"/>
            <wp:effectExtent l="0" t="0" r="6350" b="8255"/>
            <wp:docPr id="943288016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3B4C4F5E-D99F-1799-CD34-E41F8C40E2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288016" name="Picture 7">
                      <a:extLst>
                        <a:ext uri="{FF2B5EF4-FFF2-40B4-BE49-F238E27FC236}">
                          <a16:creationId xmlns:a16="http://schemas.microsoft.com/office/drawing/2014/main" id="{3B4C4F5E-D99F-1799-CD34-E41F8C40E2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499" cy="2182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8E9D6" w14:textId="77777777" w:rsidR="007F57CD" w:rsidRPr="0069563E" w:rsidRDefault="007F57CD" w:rsidP="007F57CD">
      <w:pPr>
        <w:pStyle w:val="ListParagraph"/>
        <w:ind w:left="360"/>
        <w:rPr>
          <w:b/>
          <w:bCs/>
          <w:sz w:val="16"/>
          <w:szCs w:val="16"/>
        </w:rPr>
      </w:pP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                                     (a) </w:t>
      </w:r>
      <w:r>
        <w:rPr>
          <w:rFonts w:eastAsiaTheme="minorEastAsia"/>
          <w:b/>
          <w:bCs/>
          <w:sz w:val="16"/>
          <w:szCs w:val="16"/>
          <w:lang w:eastAsia="zh-CN"/>
        </w:rPr>
        <w:t>64 AE FC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                                                                                         </w:t>
      </w:r>
      <w:proofErr w:type="gramStart"/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  </w:t>
      </w:r>
      <w:r w:rsidRPr="0069563E">
        <w:rPr>
          <w:rFonts w:eastAsiaTheme="minorEastAsia" w:hint="eastAsia"/>
          <w:b/>
          <w:bCs/>
          <w:sz w:val="16"/>
          <w:szCs w:val="16"/>
          <w:lang w:eastAsia="zh-CN"/>
        </w:rPr>
        <w:t>(</w:t>
      </w:r>
      <w:proofErr w:type="gramEnd"/>
      <w:r w:rsidRPr="0069563E">
        <w:rPr>
          <w:rFonts w:eastAsiaTheme="minorEastAsia" w:hint="eastAsia"/>
          <w:b/>
          <w:bCs/>
          <w:sz w:val="16"/>
          <w:szCs w:val="16"/>
          <w:lang w:eastAsia="zh-CN"/>
        </w:rPr>
        <w:t>b)</w:t>
      </w:r>
      <w:r>
        <w:rPr>
          <w:rFonts w:eastAsiaTheme="minorEastAsia" w:hint="eastAsia"/>
          <w:b/>
          <w:bCs/>
          <w:sz w:val="16"/>
          <w:szCs w:val="16"/>
          <w:lang w:eastAsia="zh-CN"/>
        </w:rPr>
        <w:t xml:space="preserve"> </w:t>
      </w:r>
      <w:r>
        <w:rPr>
          <w:rFonts w:eastAsiaTheme="minorEastAsia"/>
          <w:b/>
          <w:bCs/>
          <w:sz w:val="16"/>
          <w:szCs w:val="16"/>
          <w:lang w:eastAsia="zh-CN"/>
        </w:rPr>
        <w:t>64 AE SV</w:t>
      </w:r>
    </w:p>
    <w:p w14:paraId="415FA45D" w14:textId="1ACD1FE8" w:rsidR="007F57CD" w:rsidRDefault="007F57CD" w:rsidP="007F57CD">
      <w:pPr>
        <w:jc w:val="center"/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>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64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 xml:space="preserve"> full connection</w:t>
      </w:r>
      <w:r>
        <w:rPr>
          <w:b/>
          <w:bCs/>
          <w:sz w:val="18"/>
          <w:szCs w:val="18"/>
        </w:rPr>
        <w:t xml:space="preserve"> (a)</w:t>
      </w:r>
      <w:r>
        <w:rPr>
          <w:rFonts w:hint="eastAsia"/>
          <w:b/>
          <w:bCs/>
          <w:sz w:val="18"/>
          <w:szCs w:val="18"/>
        </w:rPr>
        <w:t xml:space="preserve"> vs. subarray virtualization</w:t>
      </w:r>
      <w:r>
        <w:rPr>
          <w:b/>
          <w:bCs/>
          <w:sz w:val="18"/>
          <w:szCs w:val="18"/>
        </w:rPr>
        <w:t xml:space="preserve"> (b)</w:t>
      </w:r>
      <w:r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with </w:t>
      </w:r>
      <w:r w:rsidR="005B18C3">
        <w:rPr>
          <w:b/>
          <w:bCs/>
          <w:sz w:val="18"/>
          <w:szCs w:val="18"/>
        </w:rPr>
        <w:t>sub-band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 xml:space="preserve">random </w:t>
      </w:r>
      <w:r>
        <w:rPr>
          <w:b/>
          <w:bCs/>
          <w:sz w:val="18"/>
          <w:szCs w:val="18"/>
        </w:rPr>
        <w:t xml:space="preserve">Type-I </w:t>
      </w:r>
      <w:r w:rsidRPr="0069563E">
        <w:rPr>
          <w:b/>
          <w:bCs/>
          <w:sz w:val="18"/>
          <w:szCs w:val="18"/>
        </w:rPr>
        <w:t xml:space="preserve">PMI </w:t>
      </w:r>
      <w:r>
        <w:rPr>
          <w:b/>
          <w:bCs/>
          <w:sz w:val="18"/>
          <w:szCs w:val="18"/>
        </w:rPr>
        <w:t>and</w:t>
      </w:r>
      <w:r w:rsidRPr="0069563E"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follow</w:t>
      </w:r>
      <w:r w:rsidRPr="0069563E">
        <w:rPr>
          <w:b/>
          <w:bCs/>
          <w:sz w:val="18"/>
          <w:szCs w:val="18"/>
        </w:rPr>
        <w:t xml:space="preserve"> PMI</w:t>
      </w:r>
      <w:r>
        <w:rPr>
          <w:b/>
          <w:bCs/>
          <w:sz w:val="18"/>
          <w:szCs w:val="18"/>
        </w:rPr>
        <w:t xml:space="preserve"> Type I and </w:t>
      </w:r>
      <w:proofErr w:type="spellStart"/>
      <w:r>
        <w:rPr>
          <w:b/>
          <w:bCs/>
          <w:sz w:val="18"/>
          <w:szCs w:val="18"/>
        </w:rPr>
        <w:t>eType</w:t>
      </w:r>
      <w:proofErr w:type="spellEnd"/>
      <w:r>
        <w:rPr>
          <w:b/>
          <w:bCs/>
          <w:sz w:val="18"/>
          <w:szCs w:val="18"/>
        </w:rPr>
        <w:t>-II codebooks</w:t>
      </w:r>
      <w:r>
        <w:rPr>
          <w:rFonts w:hint="eastAsia"/>
          <w:b/>
          <w:bCs/>
          <w:sz w:val="18"/>
          <w:szCs w:val="18"/>
        </w:rPr>
        <w:t xml:space="preserve">, </w:t>
      </w:r>
      <w:r>
        <w:rPr>
          <w:b/>
          <w:bCs/>
          <w:sz w:val="18"/>
          <w:szCs w:val="18"/>
        </w:rPr>
        <w:t xml:space="preserve">using an </w:t>
      </w:r>
      <w:r>
        <w:rPr>
          <w:rFonts w:hint="eastAsia"/>
          <w:b/>
          <w:bCs/>
          <w:sz w:val="18"/>
          <w:szCs w:val="18"/>
        </w:rPr>
        <w:t>FR1 Uma CDL</w:t>
      </w:r>
      <w:r>
        <w:rPr>
          <w:b/>
          <w:bCs/>
          <w:sz w:val="18"/>
          <w:szCs w:val="18"/>
        </w:rPr>
        <w:t>C model</w:t>
      </w:r>
    </w:p>
    <w:p w14:paraId="0D3153AA" w14:textId="77777777" w:rsidR="007F57CD" w:rsidRDefault="007F57CD" w:rsidP="007F57CD">
      <w:r w:rsidRPr="00214796">
        <w:rPr>
          <w:rFonts w:hint="eastAsia"/>
          <w:b/>
          <w:bCs/>
          <w:sz w:val="24"/>
          <w:szCs w:val="24"/>
          <w:u w:val="single"/>
        </w:rPr>
        <w:t xml:space="preserve">BS antenna </w:t>
      </w:r>
      <w:r>
        <w:rPr>
          <w:b/>
          <w:bCs/>
          <w:sz w:val="24"/>
          <w:szCs w:val="24"/>
          <w:u w:val="single"/>
        </w:rPr>
        <w:t>8</w:t>
      </w:r>
      <w:r w:rsidRPr="00214796">
        <w:rPr>
          <w:rFonts w:hint="eastAsia"/>
          <w:b/>
          <w:bCs/>
          <w:sz w:val="24"/>
          <w:szCs w:val="24"/>
          <w:u w:val="single"/>
        </w:rPr>
        <w:t>AE, 4 layers and 2 layers</w:t>
      </w:r>
      <w:r>
        <w:rPr>
          <w:b/>
          <w:bCs/>
          <w:sz w:val="24"/>
          <w:szCs w:val="24"/>
          <w:u w:val="single"/>
        </w:rPr>
        <w:t>: CDLC vs TDLC</w:t>
      </w:r>
    </w:p>
    <w:p w14:paraId="386345FF" w14:textId="77777777" w:rsidR="007F57CD" w:rsidRDefault="007F57CD" w:rsidP="007F57CD">
      <w:pPr>
        <w:ind w:left="360"/>
        <w:rPr>
          <w:noProof/>
        </w:rPr>
      </w:pPr>
      <w:r w:rsidRPr="00633F66">
        <w:rPr>
          <w:noProof/>
        </w:rPr>
        <w:drawing>
          <wp:inline distT="0" distB="0" distL="0" distR="0" wp14:anchorId="091FE3E4" wp14:editId="2CB76EF1">
            <wp:extent cx="2816806" cy="2113731"/>
            <wp:effectExtent l="0" t="0" r="3175" b="1270"/>
            <wp:docPr id="1903994415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232807C-17A1-22B8-BF29-DB1E20BF20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994415" name="Picture 2">
                      <a:extLst>
                        <a:ext uri="{FF2B5EF4-FFF2-40B4-BE49-F238E27FC236}">
                          <a16:creationId xmlns:a16="http://schemas.microsoft.com/office/drawing/2014/main" id="{C232807C-17A1-22B8-BF29-DB1E20BF20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806" cy="211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3986">
        <w:rPr>
          <w:noProof/>
        </w:rPr>
        <w:t xml:space="preserve"> </w:t>
      </w:r>
      <w:r w:rsidRPr="00E23986">
        <w:rPr>
          <w:noProof/>
        </w:rPr>
        <w:drawing>
          <wp:inline distT="0" distB="0" distL="0" distR="0" wp14:anchorId="028547F3" wp14:editId="46CFCB4F">
            <wp:extent cx="2840053" cy="2131175"/>
            <wp:effectExtent l="0" t="0" r="0" b="2540"/>
            <wp:docPr id="1616617091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B5E845E6-EEAD-B82B-CD14-35FEACFAC2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617091" name="Picture 5">
                      <a:extLst>
                        <a:ext uri="{FF2B5EF4-FFF2-40B4-BE49-F238E27FC236}">
                          <a16:creationId xmlns:a16="http://schemas.microsoft.com/office/drawing/2014/main" id="{B5E845E6-EEAD-B82B-CD14-35FEACFAC2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0053" cy="213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12C0A" w14:textId="77777777" w:rsidR="007F57CD" w:rsidRPr="007A598D" w:rsidRDefault="007F57CD" w:rsidP="007F57CD">
      <w:pPr>
        <w:rPr>
          <w:b/>
          <w:bCs/>
          <w:sz w:val="16"/>
          <w:szCs w:val="16"/>
        </w:rPr>
      </w:pPr>
      <w:r w:rsidRPr="007A598D">
        <w:rPr>
          <w:b/>
          <w:bCs/>
          <w:sz w:val="16"/>
          <w:szCs w:val="16"/>
        </w:rPr>
        <w:t xml:space="preserve">                       </w:t>
      </w:r>
      <w:r w:rsidRPr="00762D82">
        <w:rPr>
          <w:rFonts w:hint="eastAsia"/>
          <w:b/>
          <w:bCs/>
          <w:sz w:val="16"/>
          <w:szCs w:val="16"/>
        </w:rPr>
        <w:t xml:space="preserve">    </w:t>
      </w:r>
      <w:r w:rsidRPr="007A598D">
        <w:rPr>
          <w:b/>
          <w:bCs/>
          <w:sz w:val="16"/>
          <w:szCs w:val="16"/>
        </w:rPr>
        <w:t xml:space="preserve">               </w:t>
      </w:r>
      <w:r w:rsidRPr="007A598D">
        <w:rPr>
          <w:b/>
          <w:bCs/>
          <w:noProof/>
          <w:sz w:val="16"/>
          <w:szCs w:val="16"/>
        </w:rPr>
        <w:t xml:space="preserve"> </w:t>
      </w:r>
      <w:r>
        <w:rPr>
          <w:rFonts w:hint="eastAsia"/>
          <w:b/>
          <w:bCs/>
          <w:sz w:val="16"/>
          <w:szCs w:val="16"/>
        </w:rPr>
        <w:t xml:space="preserve"> </w:t>
      </w:r>
      <w:r w:rsidRPr="007A598D">
        <w:rPr>
          <w:b/>
          <w:bCs/>
          <w:noProof/>
          <w:sz w:val="16"/>
          <w:szCs w:val="16"/>
        </w:rPr>
        <w:t xml:space="preserve">  </w:t>
      </w:r>
      <w:r w:rsidRPr="007A598D">
        <w:rPr>
          <w:b/>
          <w:bCs/>
          <w:sz w:val="16"/>
          <w:szCs w:val="16"/>
        </w:rPr>
        <w:t xml:space="preserve">(a)   </w:t>
      </w:r>
      <w:r>
        <w:rPr>
          <w:rFonts w:hint="eastAsia"/>
          <w:b/>
          <w:bCs/>
          <w:sz w:val="18"/>
          <w:szCs w:val="18"/>
        </w:rPr>
        <w:t>FR1 Uma CDLC</w:t>
      </w:r>
      <w:r w:rsidRPr="007A598D">
        <w:rPr>
          <w:b/>
          <w:bCs/>
          <w:sz w:val="16"/>
          <w:szCs w:val="16"/>
        </w:rPr>
        <w:t xml:space="preserve">                                    </w:t>
      </w:r>
      <w:r w:rsidRPr="00762D82">
        <w:rPr>
          <w:rFonts w:hint="eastAsia"/>
          <w:b/>
          <w:bCs/>
          <w:sz w:val="16"/>
          <w:szCs w:val="16"/>
        </w:rPr>
        <w:t xml:space="preserve">        </w:t>
      </w:r>
      <w:r w:rsidRPr="007A598D">
        <w:rPr>
          <w:b/>
          <w:bCs/>
          <w:sz w:val="16"/>
          <w:szCs w:val="16"/>
        </w:rPr>
        <w:t xml:space="preserve">  </w:t>
      </w:r>
      <w:r>
        <w:rPr>
          <w:rFonts w:hint="eastAsia"/>
          <w:b/>
          <w:bCs/>
          <w:noProof/>
          <w:sz w:val="16"/>
          <w:szCs w:val="16"/>
        </w:rPr>
        <w:t xml:space="preserve">                      </w:t>
      </w:r>
      <w:r w:rsidRPr="007A598D">
        <w:rPr>
          <w:b/>
          <w:bCs/>
          <w:noProof/>
          <w:sz w:val="16"/>
          <w:szCs w:val="16"/>
        </w:rPr>
        <w:t xml:space="preserve">     </w:t>
      </w:r>
      <w:proofErr w:type="gramStart"/>
      <w:r w:rsidRPr="007A598D">
        <w:rPr>
          <w:b/>
          <w:bCs/>
          <w:noProof/>
          <w:sz w:val="16"/>
          <w:szCs w:val="16"/>
        </w:rPr>
        <w:t xml:space="preserve">   </w:t>
      </w:r>
      <w:r w:rsidRPr="007A598D">
        <w:rPr>
          <w:b/>
          <w:bCs/>
          <w:sz w:val="16"/>
          <w:szCs w:val="16"/>
        </w:rPr>
        <w:t>(</w:t>
      </w:r>
      <w:proofErr w:type="gramEnd"/>
      <w:r w:rsidRPr="007A598D">
        <w:rPr>
          <w:b/>
          <w:bCs/>
          <w:sz w:val="16"/>
          <w:szCs w:val="16"/>
        </w:rPr>
        <w:t>b)</w:t>
      </w:r>
      <w:r>
        <w:rPr>
          <w:rFonts w:hint="eastAsia"/>
          <w:b/>
          <w:bCs/>
          <w:noProof/>
          <w:sz w:val="16"/>
          <w:szCs w:val="16"/>
        </w:rPr>
        <w:t xml:space="preserve">  </w:t>
      </w:r>
      <w:r>
        <w:rPr>
          <w:b/>
          <w:bCs/>
          <w:sz w:val="18"/>
          <w:szCs w:val="18"/>
        </w:rPr>
        <w:t>FR1 Uma</w:t>
      </w:r>
      <w:r>
        <w:rPr>
          <w:rFonts w:hint="eastAsia"/>
          <w:b/>
          <w:bCs/>
          <w:sz w:val="18"/>
          <w:szCs w:val="18"/>
        </w:rPr>
        <w:t xml:space="preserve"> TDLC300-100</w:t>
      </w:r>
    </w:p>
    <w:p w14:paraId="1D8364C2" w14:textId="5BE9E75E" w:rsidR="007F57CD" w:rsidRPr="007A598D" w:rsidRDefault="007F57CD" w:rsidP="007F57CD">
      <w:pPr>
        <w:ind w:left="360"/>
        <w:jc w:val="center"/>
        <w:rPr>
          <w:b/>
          <w:bCs/>
          <w:sz w:val="16"/>
          <w:szCs w:val="16"/>
        </w:rPr>
      </w:pPr>
      <w:r w:rsidRPr="0069563E">
        <w:rPr>
          <w:b/>
          <w:bCs/>
          <w:sz w:val="18"/>
          <w:szCs w:val="18"/>
        </w:rPr>
        <w:t>Figure 2.2.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>PDSCH</w:t>
      </w:r>
      <w:r w:rsidRPr="0069563E">
        <w:rPr>
          <w:b/>
          <w:bCs/>
          <w:sz w:val="18"/>
          <w:szCs w:val="18"/>
        </w:rPr>
        <w:t xml:space="preserve"> throughput of </w:t>
      </w:r>
      <w:r>
        <w:rPr>
          <w:rFonts w:hint="eastAsia"/>
          <w:b/>
          <w:bCs/>
          <w:sz w:val="18"/>
          <w:szCs w:val="18"/>
        </w:rPr>
        <w:t>8</w:t>
      </w:r>
      <w:r w:rsidRPr="0069563E">
        <w:rPr>
          <w:b/>
          <w:bCs/>
          <w:sz w:val="18"/>
          <w:szCs w:val="18"/>
        </w:rPr>
        <w:t>Tx</w:t>
      </w:r>
      <w:r>
        <w:rPr>
          <w:rFonts w:hint="eastAsia"/>
          <w:b/>
          <w:bCs/>
          <w:sz w:val="18"/>
          <w:szCs w:val="18"/>
        </w:rPr>
        <w:t>4</w:t>
      </w:r>
      <w:r w:rsidRPr="0069563E">
        <w:rPr>
          <w:b/>
          <w:bCs/>
          <w:sz w:val="18"/>
          <w:szCs w:val="18"/>
        </w:rPr>
        <w:t>Rx,</w:t>
      </w:r>
      <w:r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8</w:t>
      </w:r>
      <w:r>
        <w:rPr>
          <w:b/>
          <w:bCs/>
          <w:sz w:val="18"/>
          <w:szCs w:val="18"/>
        </w:rPr>
        <w:t xml:space="preserve"> AE</w:t>
      </w:r>
      <w:r>
        <w:rPr>
          <w:rFonts w:hint="eastAsia"/>
          <w:b/>
          <w:bCs/>
          <w:sz w:val="18"/>
          <w:szCs w:val="18"/>
        </w:rPr>
        <w:t>,</w:t>
      </w:r>
      <w:r>
        <w:rPr>
          <w:b/>
          <w:bCs/>
          <w:sz w:val="18"/>
          <w:szCs w:val="18"/>
        </w:rPr>
        <w:t xml:space="preserve"> </w:t>
      </w:r>
      <w:r w:rsidR="00F03125">
        <w:rPr>
          <w:b/>
          <w:bCs/>
          <w:sz w:val="18"/>
          <w:szCs w:val="18"/>
        </w:rPr>
        <w:t>sub-band</w:t>
      </w:r>
      <w:r>
        <w:rPr>
          <w:b/>
          <w:bCs/>
          <w:sz w:val="18"/>
          <w:szCs w:val="18"/>
        </w:rPr>
        <w:t xml:space="preserve"> </w:t>
      </w:r>
      <w:r w:rsidRPr="0069563E">
        <w:rPr>
          <w:b/>
          <w:bCs/>
          <w:sz w:val="18"/>
          <w:szCs w:val="18"/>
        </w:rPr>
        <w:t xml:space="preserve">random </w:t>
      </w:r>
      <w:r>
        <w:rPr>
          <w:b/>
          <w:bCs/>
          <w:sz w:val="18"/>
          <w:szCs w:val="18"/>
        </w:rPr>
        <w:t xml:space="preserve">Type-I </w:t>
      </w:r>
      <w:r w:rsidRPr="0069563E">
        <w:rPr>
          <w:b/>
          <w:bCs/>
          <w:sz w:val="18"/>
          <w:szCs w:val="18"/>
        </w:rPr>
        <w:t xml:space="preserve">PMI </w:t>
      </w:r>
      <w:r>
        <w:rPr>
          <w:b/>
          <w:bCs/>
          <w:sz w:val="18"/>
          <w:szCs w:val="18"/>
        </w:rPr>
        <w:t>and</w:t>
      </w:r>
      <w:r w:rsidRPr="0069563E">
        <w:rPr>
          <w:b/>
          <w:bCs/>
          <w:sz w:val="18"/>
          <w:szCs w:val="18"/>
        </w:rPr>
        <w:t xml:space="preserve"> </w:t>
      </w:r>
      <w:r>
        <w:rPr>
          <w:rFonts w:hint="eastAsia"/>
          <w:b/>
          <w:bCs/>
          <w:sz w:val="18"/>
          <w:szCs w:val="18"/>
        </w:rPr>
        <w:t>follow</w:t>
      </w:r>
      <w:r w:rsidRPr="0069563E">
        <w:rPr>
          <w:b/>
          <w:bCs/>
          <w:sz w:val="18"/>
          <w:szCs w:val="18"/>
        </w:rPr>
        <w:t xml:space="preserve"> PMI</w:t>
      </w:r>
      <w:r>
        <w:rPr>
          <w:b/>
          <w:bCs/>
          <w:sz w:val="18"/>
          <w:szCs w:val="18"/>
        </w:rPr>
        <w:t xml:space="preserve"> Type I and </w:t>
      </w:r>
      <w:proofErr w:type="spellStart"/>
      <w:r>
        <w:rPr>
          <w:b/>
          <w:bCs/>
          <w:sz w:val="18"/>
          <w:szCs w:val="18"/>
        </w:rPr>
        <w:t>eType</w:t>
      </w:r>
      <w:proofErr w:type="spellEnd"/>
      <w:r>
        <w:rPr>
          <w:b/>
          <w:bCs/>
          <w:sz w:val="18"/>
          <w:szCs w:val="18"/>
        </w:rPr>
        <w:t>-II codebooks</w:t>
      </w:r>
    </w:p>
    <w:p w14:paraId="54BD3A3F" w14:textId="18B49E15" w:rsidR="007F57CD" w:rsidRDefault="007F57CD" w:rsidP="007F57CD">
      <w:pPr>
        <w:pStyle w:val="TH"/>
        <w:rPr>
          <w:lang w:eastAsia="zh-CN"/>
        </w:rPr>
      </w:pPr>
      <w:r>
        <w:rPr>
          <w:rFonts w:hint="eastAsia"/>
          <w:lang w:eastAsia="zh-CN"/>
        </w:rPr>
        <w:lastRenderedPageBreak/>
        <w:t>Table 2.2.2</w:t>
      </w:r>
      <w:r w:rsidR="002E061C">
        <w:rPr>
          <w:lang w:eastAsia="zh-CN"/>
        </w:rPr>
        <w:t>.3</w:t>
      </w:r>
      <w:r>
        <w:rPr>
          <w:rFonts w:hint="eastAsia"/>
          <w:lang w:eastAsia="zh-CN"/>
        </w:rPr>
        <w:t>-</w:t>
      </w:r>
      <w:r w:rsidR="002E061C">
        <w:rPr>
          <w:lang w:eastAsia="zh-CN"/>
        </w:rPr>
        <w:t>1</w:t>
      </w:r>
      <w:r>
        <w:rPr>
          <w:rFonts w:hint="eastAsia"/>
          <w:lang w:eastAsia="zh-CN"/>
        </w:rPr>
        <w:t xml:space="preserve"> Results summary of PMI results </w:t>
      </w:r>
      <w:r>
        <w:rPr>
          <w:lang w:eastAsia="zh-CN"/>
        </w:rPr>
        <w:t xml:space="preserve">using sub-band </w:t>
      </w:r>
      <w:proofErr w:type="spellStart"/>
      <w:r>
        <w:rPr>
          <w:lang w:eastAsia="zh-CN"/>
        </w:rPr>
        <w:t>eType</w:t>
      </w:r>
      <w:proofErr w:type="spellEnd"/>
      <w:r>
        <w:rPr>
          <w:lang w:eastAsia="zh-CN"/>
        </w:rPr>
        <w:t>-II codebook.</w:t>
      </w:r>
    </w:p>
    <w:tbl>
      <w:tblPr>
        <w:tblStyle w:val="TableGrid"/>
        <w:tblW w:w="9625" w:type="dxa"/>
        <w:jc w:val="center"/>
        <w:tblLook w:val="04A0" w:firstRow="1" w:lastRow="0" w:firstColumn="1" w:lastColumn="0" w:noHBand="0" w:noVBand="1"/>
      </w:tblPr>
      <w:tblGrid>
        <w:gridCol w:w="1255"/>
        <w:gridCol w:w="722"/>
        <w:gridCol w:w="966"/>
        <w:gridCol w:w="1912"/>
        <w:gridCol w:w="1840"/>
        <w:gridCol w:w="1475"/>
        <w:gridCol w:w="1455"/>
      </w:tblGrid>
      <w:tr w:rsidR="007F57CD" w14:paraId="5D18D9BD" w14:textId="77777777" w:rsidTr="00264FBD">
        <w:trPr>
          <w:trHeight w:val="350"/>
          <w:jc w:val="center"/>
        </w:trPr>
        <w:tc>
          <w:tcPr>
            <w:tcW w:w="1255" w:type="dxa"/>
          </w:tcPr>
          <w:p w14:paraId="7A705F92" w14:textId="77777777" w:rsidR="007F57CD" w:rsidRDefault="007F57CD">
            <w:pPr>
              <w:pStyle w:val="TAH"/>
            </w:pPr>
            <w:r>
              <w:rPr>
                <w:rFonts w:hint="eastAsia"/>
              </w:rPr>
              <w:t>BS antenna Config.</w:t>
            </w:r>
          </w:p>
        </w:tc>
        <w:tc>
          <w:tcPr>
            <w:tcW w:w="722" w:type="dxa"/>
          </w:tcPr>
          <w:p w14:paraId="440F5854" w14:textId="77777777" w:rsidR="007F57CD" w:rsidRDefault="007F57CD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Rank</w:t>
            </w:r>
          </w:p>
        </w:tc>
        <w:tc>
          <w:tcPr>
            <w:tcW w:w="966" w:type="dxa"/>
          </w:tcPr>
          <w:p w14:paraId="1BBC64C3" w14:textId="77777777" w:rsidR="007F57CD" w:rsidRDefault="007F57CD">
            <w:pPr>
              <w:pStyle w:val="TAH"/>
            </w:pPr>
            <w:r>
              <w:rPr>
                <w:rFonts w:hint="eastAsia"/>
                <w:lang w:eastAsia="zh-CN"/>
              </w:rPr>
              <w:t xml:space="preserve">CSI </w:t>
            </w:r>
            <w:r>
              <w:rPr>
                <w:rFonts w:hint="eastAsia"/>
              </w:rPr>
              <w:t>Port mapping</w:t>
            </w:r>
          </w:p>
        </w:tc>
        <w:tc>
          <w:tcPr>
            <w:tcW w:w="1912" w:type="dxa"/>
          </w:tcPr>
          <w:p w14:paraId="257242F1" w14:textId="77777777" w:rsidR="007F57CD" w:rsidRDefault="007F57CD">
            <w:pPr>
              <w:pStyle w:val="TAH"/>
            </w:pPr>
            <w:r>
              <w:t>Channel</w:t>
            </w:r>
            <w:r>
              <w:rPr>
                <w:rFonts w:hint="eastAsia"/>
              </w:rPr>
              <w:t xml:space="preserve"> model</w:t>
            </w:r>
          </w:p>
        </w:tc>
        <w:tc>
          <w:tcPr>
            <w:tcW w:w="1840" w:type="dxa"/>
          </w:tcPr>
          <w:p w14:paraId="2B7ED093" w14:textId="77777777" w:rsidR="007F57CD" w:rsidRDefault="007F57CD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SNR of Follow PMI at 90% </w:t>
            </w:r>
            <w:proofErr w:type="spellStart"/>
            <w:r>
              <w:rPr>
                <w:rFonts w:hint="eastAsia"/>
                <w:lang w:eastAsia="zh-CN"/>
              </w:rPr>
              <w:t>NThp</w:t>
            </w:r>
            <w:proofErr w:type="spellEnd"/>
          </w:p>
        </w:tc>
        <w:tc>
          <w:tcPr>
            <w:tcW w:w="1475" w:type="dxa"/>
          </w:tcPr>
          <w:p w14:paraId="3B1453A5" w14:textId="77777777" w:rsidR="007F57CD" w:rsidRDefault="007F57CD">
            <w:pPr>
              <w:pStyle w:val="TAH"/>
            </w:pPr>
            <w:proofErr w:type="spellStart"/>
            <w:r>
              <w:rPr>
                <w:rFonts w:hint="eastAsia"/>
              </w:rPr>
              <w:t>NThp</w:t>
            </w:r>
            <w:proofErr w:type="spellEnd"/>
            <w:r>
              <w:rPr>
                <w:rFonts w:hint="eastAsia"/>
              </w:rPr>
              <w:t xml:space="preserve">. </w:t>
            </w:r>
            <w:r>
              <w:rPr>
                <w:rFonts w:hint="eastAsia"/>
                <w:lang w:eastAsia="zh-CN"/>
              </w:rPr>
              <w:t xml:space="preserve">of Random PMI </w:t>
            </w:r>
          </w:p>
        </w:tc>
        <w:tc>
          <w:tcPr>
            <w:tcW w:w="1455" w:type="dxa"/>
          </w:tcPr>
          <w:p w14:paraId="15D9BC48" w14:textId="1C3A3BE1" w:rsidR="007F57CD" w:rsidRDefault="007F57CD">
            <w:pPr>
              <w:pStyle w:val="TAH"/>
              <w:ind w:left="-16"/>
              <w:rPr>
                <w:lang w:eastAsia="zh-CN"/>
              </w:rPr>
            </w:pPr>
            <w:r w:rsidRPr="007A598D">
              <w:t>Gam</w:t>
            </w:r>
            <w:r w:rsidR="00287621">
              <w:t>m</w:t>
            </w:r>
            <w:r w:rsidRPr="007A598D">
              <w:t>a</w:t>
            </w:r>
          </w:p>
        </w:tc>
      </w:tr>
      <w:tr w:rsidR="007F57CD" w14:paraId="18BA1936" w14:textId="77777777" w:rsidTr="00264FBD">
        <w:trPr>
          <w:jc w:val="center"/>
        </w:trPr>
        <w:tc>
          <w:tcPr>
            <w:tcW w:w="1255" w:type="dxa"/>
            <w:vMerge w:val="restart"/>
          </w:tcPr>
          <w:p w14:paraId="1D6621B9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128AE</w:t>
            </w:r>
          </w:p>
        </w:tc>
        <w:tc>
          <w:tcPr>
            <w:tcW w:w="722" w:type="dxa"/>
            <w:vMerge w:val="restart"/>
          </w:tcPr>
          <w:p w14:paraId="7228658F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966" w:type="dxa"/>
          </w:tcPr>
          <w:p w14:paraId="12CD175D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FC</w:t>
            </w:r>
          </w:p>
        </w:tc>
        <w:tc>
          <w:tcPr>
            <w:tcW w:w="1912" w:type="dxa"/>
            <w:vMerge w:val="restart"/>
          </w:tcPr>
          <w:p w14:paraId="6105FA5D" w14:textId="6421458C" w:rsidR="007F57CD" w:rsidRDefault="00052132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40" w:type="dxa"/>
          </w:tcPr>
          <w:p w14:paraId="3D62A8BD" w14:textId="56280CA5" w:rsidR="007F57CD" w:rsidRDefault="00B45BC1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1.92</w:t>
            </w:r>
          </w:p>
        </w:tc>
        <w:tc>
          <w:tcPr>
            <w:tcW w:w="1475" w:type="dxa"/>
          </w:tcPr>
          <w:p w14:paraId="0CF0242B" w14:textId="313D146A" w:rsidR="007F57CD" w:rsidRDefault="00B45BC1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59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73A8405D" w14:textId="2D1B90A8" w:rsidR="007F57CD" w:rsidRDefault="000A4113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1.52</w:t>
            </w:r>
          </w:p>
        </w:tc>
      </w:tr>
      <w:tr w:rsidR="007F57CD" w14:paraId="7C94DC1B" w14:textId="77777777" w:rsidTr="00264FBD">
        <w:trPr>
          <w:jc w:val="center"/>
        </w:trPr>
        <w:tc>
          <w:tcPr>
            <w:tcW w:w="1255" w:type="dxa"/>
            <w:vMerge/>
          </w:tcPr>
          <w:p w14:paraId="3665F5F9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/>
          </w:tcPr>
          <w:p w14:paraId="009A24A2" w14:textId="77777777" w:rsidR="007F57CD" w:rsidRDefault="007F57CD">
            <w:pPr>
              <w:pStyle w:val="TAC"/>
            </w:pPr>
          </w:p>
        </w:tc>
        <w:tc>
          <w:tcPr>
            <w:tcW w:w="966" w:type="dxa"/>
          </w:tcPr>
          <w:p w14:paraId="347BFFCB" w14:textId="77777777" w:rsidR="007F57CD" w:rsidRDefault="007F57CD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1912" w:type="dxa"/>
            <w:vMerge/>
          </w:tcPr>
          <w:p w14:paraId="1410D748" w14:textId="77777777" w:rsidR="007F57CD" w:rsidRDefault="007F57CD">
            <w:pPr>
              <w:pStyle w:val="TAC"/>
            </w:pPr>
          </w:p>
        </w:tc>
        <w:tc>
          <w:tcPr>
            <w:tcW w:w="1840" w:type="dxa"/>
          </w:tcPr>
          <w:p w14:paraId="651F9D8A" w14:textId="0CD60C46" w:rsidR="007F57CD" w:rsidRDefault="00B732DA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0.59</w:t>
            </w:r>
          </w:p>
        </w:tc>
        <w:tc>
          <w:tcPr>
            <w:tcW w:w="1475" w:type="dxa"/>
          </w:tcPr>
          <w:p w14:paraId="08EB980E" w14:textId="036F67F2" w:rsidR="007F57CD" w:rsidRDefault="00506662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48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513515DF" w14:textId="78572AFD" w:rsidR="007F57CD" w:rsidRDefault="009B7662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1.875</w:t>
            </w:r>
          </w:p>
        </w:tc>
      </w:tr>
      <w:tr w:rsidR="007F57CD" w14:paraId="0FE93D9C" w14:textId="77777777" w:rsidTr="00264FBD">
        <w:trPr>
          <w:jc w:val="center"/>
        </w:trPr>
        <w:tc>
          <w:tcPr>
            <w:tcW w:w="1255" w:type="dxa"/>
            <w:vMerge/>
          </w:tcPr>
          <w:p w14:paraId="75CCFEAD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 w:val="restart"/>
          </w:tcPr>
          <w:p w14:paraId="54533140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966" w:type="dxa"/>
          </w:tcPr>
          <w:p w14:paraId="16954E93" w14:textId="77777777" w:rsidR="007F57CD" w:rsidRDefault="007F57CD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912" w:type="dxa"/>
            <w:vMerge/>
          </w:tcPr>
          <w:p w14:paraId="78F42D93" w14:textId="77777777" w:rsidR="007F57CD" w:rsidRDefault="007F57CD">
            <w:pPr>
              <w:pStyle w:val="TAC"/>
            </w:pPr>
          </w:p>
        </w:tc>
        <w:tc>
          <w:tcPr>
            <w:tcW w:w="1840" w:type="dxa"/>
          </w:tcPr>
          <w:p w14:paraId="4A8547E1" w14:textId="5494302C" w:rsidR="007F57CD" w:rsidRDefault="00B60F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-9.33</w:t>
            </w:r>
          </w:p>
        </w:tc>
        <w:tc>
          <w:tcPr>
            <w:tcW w:w="1475" w:type="dxa"/>
          </w:tcPr>
          <w:p w14:paraId="762356BB" w14:textId="2A5B00EE" w:rsidR="007F57CD" w:rsidRDefault="00B60F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43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44C33586" w14:textId="7EE21C2B" w:rsidR="007F57CD" w:rsidRDefault="00106F61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2.09</w:t>
            </w:r>
          </w:p>
        </w:tc>
      </w:tr>
      <w:tr w:rsidR="007F57CD" w14:paraId="4DDA8B8B" w14:textId="77777777" w:rsidTr="00264FBD">
        <w:trPr>
          <w:jc w:val="center"/>
        </w:trPr>
        <w:tc>
          <w:tcPr>
            <w:tcW w:w="1255" w:type="dxa"/>
            <w:vMerge/>
          </w:tcPr>
          <w:p w14:paraId="01ED3AAE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/>
          </w:tcPr>
          <w:p w14:paraId="04F0D0C0" w14:textId="77777777" w:rsidR="007F57CD" w:rsidRDefault="007F57CD">
            <w:pPr>
              <w:pStyle w:val="TAC"/>
            </w:pPr>
          </w:p>
        </w:tc>
        <w:tc>
          <w:tcPr>
            <w:tcW w:w="966" w:type="dxa"/>
          </w:tcPr>
          <w:p w14:paraId="2584F752" w14:textId="77777777" w:rsidR="007F57CD" w:rsidRDefault="007F57CD">
            <w:pPr>
              <w:pStyle w:val="TAC"/>
            </w:pPr>
            <w:r>
              <w:rPr>
                <w:rFonts w:hint="eastAsia"/>
              </w:rPr>
              <w:t>SV</w:t>
            </w:r>
          </w:p>
        </w:tc>
        <w:tc>
          <w:tcPr>
            <w:tcW w:w="1912" w:type="dxa"/>
            <w:vMerge/>
          </w:tcPr>
          <w:p w14:paraId="7910DDA4" w14:textId="77777777" w:rsidR="007F57CD" w:rsidRDefault="007F57CD">
            <w:pPr>
              <w:pStyle w:val="TAC"/>
            </w:pPr>
          </w:p>
        </w:tc>
        <w:tc>
          <w:tcPr>
            <w:tcW w:w="1840" w:type="dxa"/>
          </w:tcPr>
          <w:p w14:paraId="1713DDDF" w14:textId="60CC1022" w:rsidR="007F57CD" w:rsidRDefault="00B45BC1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-9.41</w:t>
            </w:r>
          </w:p>
        </w:tc>
        <w:tc>
          <w:tcPr>
            <w:tcW w:w="1475" w:type="dxa"/>
          </w:tcPr>
          <w:p w14:paraId="7033647D" w14:textId="02C87F35" w:rsidR="007F57CD" w:rsidRDefault="00B45BC1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33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7EA2FD40" w14:textId="0D4B6940" w:rsidR="007F57CD" w:rsidRDefault="009641C6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2.72</w:t>
            </w:r>
          </w:p>
        </w:tc>
      </w:tr>
      <w:tr w:rsidR="007F57CD" w14:paraId="55EFF474" w14:textId="77777777" w:rsidTr="00264FBD">
        <w:trPr>
          <w:jc w:val="center"/>
        </w:trPr>
        <w:tc>
          <w:tcPr>
            <w:tcW w:w="1255" w:type="dxa"/>
            <w:vMerge w:val="restart"/>
          </w:tcPr>
          <w:p w14:paraId="542820BF" w14:textId="77777777" w:rsidR="007F57CD" w:rsidRDefault="007F57CD">
            <w:pPr>
              <w:pStyle w:val="TAC"/>
            </w:pPr>
            <w:r>
              <w:rPr>
                <w:rFonts w:hint="eastAsia"/>
                <w:lang w:eastAsia="zh-CN"/>
              </w:rPr>
              <w:t>64</w:t>
            </w:r>
            <w:r>
              <w:rPr>
                <w:rFonts w:hint="eastAsia"/>
              </w:rPr>
              <w:t>AE</w:t>
            </w:r>
          </w:p>
        </w:tc>
        <w:tc>
          <w:tcPr>
            <w:tcW w:w="722" w:type="dxa"/>
            <w:vMerge w:val="restart"/>
          </w:tcPr>
          <w:p w14:paraId="227D23A5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966" w:type="dxa"/>
          </w:tcPr>
          <w:p w14:paraId="35CD25C4" w14:textId="77777777" w:rsidR="007F57CD" w:rsidRDefault="007F57CD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912" w:type="dxa"/>
            <w:vMerge w:val="restart"/>
          </w:tcPr>
          <w:p w14:paraId="1A2EAC38" w14:textId="6B75F55B" w:rsidR="007F57CD" w:rsidRDefault="0005213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40" w:type="dxa"/>
          </w:tcPr>
          <w:p w14:paraId="0B9195EC" w14:textId="27D91859" w:rsidR="007F57CD" w:rsidRDefault="00E06DB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5.01</w:t>
            </w:r>
          </w:p>
        </w:tc>
        <w:tc>
          <w:tcPr>
            <w:tcW w:w="1475" w:type="dxa"/>
          </w:tcPr>
          <w:p w14:paraId="6B312D56" w14:textId="448B368A" w:rsidR="007F57CD" w:rsidRDefault="00E06DB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53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58A53BB2" w14:textId="26077807" w:rsidR="007F57CD" w:rsidRDefault="00F3720A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1.69</w:t>
            </w:r>
          </w:p>
        </w:tc>
      </w:tr>
      <w:tr w:rsidR="007F57CD" w14:paraId="5EFB8080" w14:textId="77777777" w:rsidTr="00264FBD">
        <w:trPr>
          <w:jc w:val="center"/>
        </w:trPr>
        <w:tc>
          <w:tcPr>
            <w:tcW w:w="1255" w:type="dxa"/>
            <w:vMerge/>
          </w:tcPr>
          <w:p w14:paraId="7181E958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/>
          </w:tcPr>
          <w:p w14:paraId="1FE1C1B1" w14:textId="77777777" w:rsidR="007F57CD" w:rsidRDefault="007F57CD">
            <w:pPr>
              <w:pStyle w:val="TAC"/>
            </w:pPr>
          </w:p>
        </w:tc>
        <w:tc>
          <w:tcPr>
            <w:tcW w:w="966" w:type="dxa"/>
          </w:tcPr>
          <w:p w14:paraId="32D06C5B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SV</w:t>
            </w:r>
          </w:p>
        </w:tc>
        <w:tc>
          <w:tcPr>
            <w:tcW w:w="1912" w:type="dxa"/>
            <w:vMerge/>
          </w:tcPr>
          <w:p w14:paraId="00D9BCB9" w14:textId="77777777" w:rsidR="007F57CD" w:rsidRDefault="007F57CD">
            <w:pPr>
              <w:pStyle w:val="TAC"/>
            </w:pPr>
          </w:p>
        </w:tc>
        <w:tc>
          <w:tcPr>
            <w:tcW w:w="1840" w:type="dxa"/>
          </w:tcPr>
          <w:p w14:paraId="3C29BAA2" w14:textId="5F6DD141" w:rsidR="007F57CD" w:rsidRDefault="008876F1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4.56</w:t>
            </w:r>
          </w:p>
        </w:tc>
        <w:tc>
          <w:tcPr>
            <w:tcW w:w="1475" w:type="dxa"/>
          </w:tcPr>
          <w:p w14:paraId="27E99FE3" w14:textId="173D3EAF" w:rsidR="007F57CD" w:rsidRDefault="008876F1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46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48A78DE6" w14:textId="5067C06A" w:rsidR="007F57CD" w:rsidRDefault="00D46B47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1.95</w:t>
            </w:r>
          </w:p>
        </w:tc>
      </w:tr>
      <w:tr w:rsidR="007F57CD" w14:paraId="7E3FA2E7" w14:textId="77777777" w:rsidTr="00264FBD">
        <w:trPr>
          <w:jc w:val="center"/>
        </w:trPr>
        <w:tc>
          <w:tcPr>
            <w:tcW w:w="1255" w:type="dxa"/>
            <w:vMerge/>
          </w:tcPr>
          <w:p w14:paraId="717DA76E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 w:val="restart"/>
          </w:tcPr>
          <w:p w14:paraId="7C8D2D9B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966" w:type="dxa"/>
          </w:tcPr>
          <w:p w14:paraId="4F1B7CE2" w14:textId="77777777" w:rsidR="007F57CD" w:rsidRDefault="007F57CD">
            <w:pPr>
              <w:pStyle w:val="TAC"/>
            </w:pPr>
            <w:r>
              <w:rPr>
                <w:rFonts w:hint="eastAsia"/>
              </w:rPr>
              <w:t>FC</w:t>
            </w:r>
          </w:p>
        </w:tc>
        <w:tc>
          <w:tcPr>
            <w:tcW w:w="1912" w:type="dxa"/>
            <w:vMerge/>
          </w:tcPr>
          <w:p w14:paraId="6C92C164" w14:textId="77777777" w:rsidR="007F57CD" w:rsidRDefault="007F57CD">
            <w:pPr>
              <w:pStyle w:val="TAC"/>
            </w:pPr>
          </w:p>
        </w:tc>
        <w:tc>
          <w:tcPr>
            <w:tcW w:w="1840" w:type="dxa"/>
          </w:tcPr>
          <w:p w14:paraId="55120A9E" w14:textId="40CFDCB9" w:rsidR="007F57CD" w:rsidRDefault="000C5B9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-6.26</w:t>
            </w:r>
          </w:p>
        </w:tc>
        <w:tc>
          <w:tcPr>
            <w:tcW w:w="1475" w:type="dxa"/>
          </w:tcPr>
          <w:p w14:paraId="302E41D1" w14:textId="1934EA14" w:rsidR="007F57CD" w:rsidRDefault="000C5B9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49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799FB069" w14:textId="550A7D5A" w:rsidR="007F57CD" w:rsidRDefault="00223E7D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1.83</w:t>
            </w:r>
          </w:p>
        </w:tc>
      </w:tr>
      <w:tr w:rsidR="007F57CD" w14:paraId="07DD92F4" w14:textId="77777777" w:rsidTr="00264FBD">
        <w:trPr>
          <w:jc w:val="center"/>
        </w:trPr>
        <w:tc>
          <w:tcPr>
            <w:tcW w:w="1255" w:type="dxa"/>
            <w:vMerge/>
          </w:tcPr>
          <w:p w14:paraId="6A59745F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/>
          </w:tcPr>
          <w:p w14:paraId="04D2557B" w14:textId="77777777" w:rsidR="007F57CD" w:rsidRDefault="007F57CD">
            <w:pPr>
              <w:pStyle w:val="TAC"/>
            </w:pPr>
          </w:p>
        </w:tc>
        <w:tc>
          <w:tcPr>
            <w:tcW w:w="966" w:type="dxa"/>
          </w:tcPr>
          <w:p w14:paraId="1425F18E" w14:textId="77777777" w:rsidR="007F57CD" w:rsidRDefault="007F57CD">
            <w:pPr>
              <w:pStyle w:val="TAC"/>
            </w:pPr>
            <w:r>
              <w:rPr>
                <w:rFonts w:hint="eastAsia"/>
                <w:lang w:eastAsia="zh-CN"/>
              </w:rPr>
              <w:t>SV</w:t>
            </w:r>
          </w:p>
        </w:tc>
        <w:tc>
          <w:tcPr>
            <w:tcW w:w="1912" w:type="dxa"/>
            <w:vMerge/>
          </w:tcPr>
          <w:p w14:paraId="0EB08BF6" w14:textId="77777777" w:rsidR="007F57CD" w:rsidRDefault="007F57CD">
            <w:pPr>
              <w:pStyle w:val="TAC"/>
            </w:pPr>
          </w:p>
        </w:tc>
        <w:tc>
          <w:tcPr>
            <w:tcW w:w="1840" w:type="dxa"/>
          </w:tcPr>
          <w:p w14:paraId="25F618C3" w14:textId="3E0DD80B" w:rsidR="007F57CD" w:rsidRDefault="00AC1BFB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-6.74</w:t>
            </w:r>
          </w:p>
        </w:tc>
        <w:tc>
          <w:tcPr>
            <w:tcW w:w="1475" w:type="dxa"/>
          </w:tcPr>
          <w:p w14:paraId="6D20B3C0" w14:textId="510D630E" w:rsidR="007F57CD" w:rsidRDefault="002664A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29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1A9CAE76" w14:textId="3596D1CC" w:rsidR="007F57CD" w:rsidRDefault="00FF1DB0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3.1</w:t>
            </w:r>
          </w:p>
        </w:tc>
      </w:tr>
      <w:tr w:rsidR="007F57CD" w14:paraId="1D693254" w14:textId="77777777" w:rsidTr="00264FBD">
        <w:trPr>
          <w:jc w:val="center"/>
        </w:trPr>
        <w:tc>
          <w:tcPr>
            <w:tcW w:w="1255" w:type="dxa"/>
            <w:vMerge w:val="restart"/>
          </w:tcPr>
          <w:p w14:paraId="5A5B42F3" w14:textId="77777777" w:rsidR="007F57CD" w:rsidRDefault="007F57CD">
            <w:pPr>
              <w:pStyle w:val="TAC"/>
            </w:pPr>
            <w:r>
              <w:rPr>
                <w:rFonts w:hint="eastAsia"/>
                <w:lang w:eastAsia="zh-CN"/>
              </w:rPr>
              <w:t>8</w:t>
            </w:r>
            <w:r>
              <w:rPr>
                <w:rFonts w:hint="eastAsia"/>
              </w:rPr>
              <w:t>AE</w:t>
            </w:r>
          </w:p>
        </w:tc>
        <w:tc>
          <w:tcPr>
            <w:tcW w:w="722" w:type="dxa"/>
            <w:vMerge w:val="restart"/>
          </w:tcPr>
          <w:p w14:paraId="7A2459D6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966" w:type="dxa"/>
            <w:vMerge w:val="restart"/>
          </w:tcPr>
          <w:p w14:paraId="5F9766B8" w14:textId="77777777" w:rsidR="007F57CD" w:rsidRDefault="007F57CD">
            <w:pPr>
              <w:pStyle w:val="TAC"/>
              <w:rPr>
                <w:lang w:eastAsia="zh-CN"/>
              </w:rPr>
            </w:pPr>
            <w:r w:rsidRPr="00DA699C">
              <w:rPr>
                <w:lang w:eastAsia="zh-CN"/>
              </w:rPr>
              <w:t>1 to 1</w:t>
            </w:r>
          </w:p>
        </w:tc>
        <w:tc>
          <w:tcPr>
            <w:tcW w:w="1912" w:type="dxa"/>
          </w:tcPr>
          <w:p w14:paraId="4E4C83F9" w14:textId="27529AAC" w:rsidR="007F57CD" w:rsidRDefault="0005213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40" w:type="dxa"/>
          </w:tcPr>
          <w:p w14:paraId="686FCD35" w14:textId="35895037" w:rsidR="007F57CD" w:rsidRDefault="000364A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12.87</w:t>
            </w:r>
          </w:p>
        </w:tc>
        <w:tc>
          <w:tcPr>
            <w:tcW w:w="1475" w:type="dxa"/>
          </w:tcPr>
          <w:p w14:paraId="24205DB8" w14:textId="71CE8A2F" w:rsidR="007F57CD" w:rsidRDefault="000364A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46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08B8322A" w14:textId="51165BF4" w:rsidR="007F57CD" w:rsidRDefault="00CC447A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1.95</w:t>
            </w:r>
          </w:p>
        </w:tc>
      </w:tr>
      <w:tr w:rsidR="007F57CD" w14:paraId="435DC8A7" w14:textId="77777777" w:rsidTr="00264FBD">
        <w:trPr>
          <w:jc w:val="center"/>
        </w:trPr>
        <w:tc>
          <w:tcPr>
            <w:tcW w:w="1255" w:type="dxa"/>
            <w:vMerge/>
          </w:tcPr>
          <w:p w14:paraId="67BC756A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/>
          </w:tcPr>
          <w:p w14:paraId="43F1467D" w14:textId="77777777" w:rsidR="007F57CD" w:rsidRDefault="007F57CD">
            <w:pPr>
              <w:pStyle w:val="TAC"/>
              <w:rPr>
                <w:lang w:eastAsia="zh-CN"/>
              </w:rPr>
            </w:pPr>
          </w:p>
        </w:tc>
        <w:tc>
          <w:tcPr>
            <w:tcW w:w="966" w:type="dxa"/>
            <w:vMerge/>
          </w:tcPr>
          <w:p w14:paraId="1A2A013B" w14:textId="77777777" w:rsidR="007F57CD" w:rsidRDefault="007F57CD">
            <w:pPr>
              <w:pStyle w:val="TAC"/>
            </w:pPr>
          </w:p>
        </w:tc>
        <w:tc>
          <w:tcPr>
            <w:tcW w:w="1912" w:type="dxa"/>
          </w:tcPr>
          <w:p w14:paraId="587DE36A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TDLC300-100</w:t>
            </w:r>
          </w:p>
        </w:tc>
        <w:tc>
          <w:tcPr>
            <w:tcW w:w="1840" w:type="dxa"/>
          </w:tcPr>
          <w:p w14:paraId="708A2F13" w14:textId="0E79F9D2" w:rsidR="007F57CD" w:rsidRDefault="00BB5B66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16.54</w:t>
            </w:r>
          </w:p>
        </w:tc>
        <w:tc>
          <w:tcPr>
            <w:tcW w:w="1475" w:type="dxa"/>
          </w:tcPr>
          <w:p w14:paraId="003CD661" w14:textId="211076E6" w:rsidR="007F57CD" w:rsidRDefault="00763391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52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38F8FF10" w14:textId="3D11913F" w:rsidR="007F57CD" w:rsidRDefault="002D3B79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1.73</w:t>
            </w:r>
          </w:p>
        </w:tc>
      </w:tr>
      <w:tr w:rsidR="007F57CD" w14:paraId="65A5CA05" w14:textId="77777777" w:rsidTr="00264FBD">
        <w:trPr>
          <w:jc w:val="center"/>
        </w:trPr>
        <w:tc>
          <w:tcPr>
            <w:tcW w:w="1255" w:type="dxa"/>
            <w:vMerge/>
          </w:tcPr>
          <w:p w14:paraId="7FE78D99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 w:val="restart"/>
          </w:tcPr>
          <w:p w14:paraId="71302C1A" w14:textId="77777777" w:rsidR="007F57CD" w:rsidRDefault="007F57C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966" w:type="dxa"/>
            <w:vMerge/>
          </w:tcPr>
          <w:p w14:paraId="6018D5A8" w14:textId="77777777" w:rsidR="007F57CD" w:rsidRDefault="007F57CD">
            <w:pPr>
              <w:pStyle w:val="TAC"/>
            </w:pPr>
          </w:p>
        </w:tc>
        <w:tc>
          <w:tcPr>
            <w:tcW w:w="1912" w:type="dxa"/>
          </w:tcPr>
          <w:p w14:paraId="33C983BF" w14:textId="270480A4" w:rsidR="007F57CD" w:rsidRDefault="00052132">
            <w:pPr>
              <w:pStyle w:val="TAC"/>
            </w:pPr>
            <w:r>
              <w:rPr>
                <w:rFonts w:hint="eastAsia"/>
              </w:rPr>
              <w:t>FR1 Uma CDLC</w:t>
            </w:r>
          </w:p>
        </w:tc>
        <w:tc>
          <w:tcPr>
            <w:tcW w:w="1840" w:type="dxa"/>
          </w:tcPr>
          <w:p w14:paraId="54CFF793" w14:textId="39AF85CC" w:rsidR="007F57CD" w:rsidRDefault="000364A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1.56</w:t>
            </w:r>
          </w:p>
        </w:tc>
        <w:tc>
          <w:tcPr>
            <w:tcW w:w="1475" w:type="dxa"/>
          </w:tcPr>
          <w:p w14:paraId="49599D4A" w14:textId="2C15EAAB" w:rsidR="007F57CD" w:rsidRDefault="000364A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</w:t>
            </w:r>
            <w:r w:rsidR="00D70760">
              <w:rPr>
                <w:lang w:eastAsia="zh-CN"/>
              </w:rPr>
              <w:t>0%</w:t>
            </w:r>
          </w:p>
        </w:tc>
        <w:tc>
          <w:tcPr>
            <w:tcW w:w="1455" w:type="dxa"/>
          </w:tcPr>
          <w:p w14:paraId="0DF40663" w14:textId="7BB9ACBD" w:rsidR="007F57CD" w:rsidRDefault="00E34C4A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3</w:t>
            </w:r>
          </w:p>
        </w:tc>
      </w:tr>
      <w:tr w:rsidR="007F57CD" w14:paraId="2EE4D272" w14:textId="77777777" w:rsidTr="00264FBD">
        <w:trPr>
          <w:jc w:val="center"/>
        </w:trPr>
        <w:tc>
          <w:tcPr>
            <w:tcW w:w="1255" w:type="dxa"/>
            <w:vMerge/>
          </w:tcPr>
          <w:p w14:paraId="24441BA7" w14:textId="77777777" w:rsidR="007F57CD" w:rsidRDefault="007F57CD">
            <w:pPr>
              <w:pStyle w:val="TAC"/>
            </w:pPr>
          </w:p>
        </w:tc>
        <w:tc>
          <w:tcPr>
            <w:tcW w:w="722" w:type="dxa"/>
            <w:vMerge/>
          </w:tcPr>
          <w:p w14:paraId="63E5967B" w14:textId="77777777" w:rsidR="007F57CD" w:rsidRDefault="007F57CD">
            <w:pPr>
              <w:pStyle w:val="TAC"/>
              <w:rPr>
                <w:lang w:eastAsia="zh-CN"/>
              </w:rPr>
            </w:pPr>
          </w:p>
        </w:tc>
        <w:tc>
          <w:tcPr>
            <w:tcW w:w="966" w:type="dxa"/>
            <w:vMerge/>
          </w:tcPr>
          <w:p w14:paraId="79CACB17" w14:textId="77777777" w:rsidR="007F57CD" w:rsidRDefault="007F57CD">
            <w:pPr>
              <w:pStyle w:val="TAC"/>
            </w:pPr>
          </w:p>
        </w:tc>
        <w:tc>
          <w:tcPr>
            <w:tcW w:w="1912" w:type="dxa"/>
          </w:tcPr>
          <w:p w14:paraId="73DE2C76" w14:textId="77777777" w:rsidR="007F57CD" w:rsidRDefault="007F57CD">
            <w:pPr>
              <w:pStyle w:val="TAC"/>
            </w:pPr>
            <w:r>
              <w:rPr>
                <w:rFonts w:hint="eastAsia"/>
                <w:lang w:eastAsia="zh-CN"/>
              </w:rPr>
              <w:t>TDLC300-100</w:t>
            </w:r>
          </w:p>
        </w:tc>
        <w:tc>
          <w:tcPr>
            <w:tcW w:w="1840" w:type="dxa"/>
          </w:tcPr>
          <w:p w14:paraId="2D5C957E" w14:textId="3CE850E7" w:rsidR="007F57CD" w:rsidRDefault="002912B2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2.33</w:t>
            </w:r>
          </w:p>
        </w:tc>
        <w:tc>
          <w:tcPr>
            <w:tcW w:w="1475" w:type="dxa"/>
          </w:tcPr>
          <w:p w14:paraId="53DFC888" w14:textId="0373B4AC" w:rsidR="007F57CD" w:rsidRDefault="002912B2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34</w:t>
            </w:r>
            <w:r w:rsidR="00D70760">
              <w:rPr>
                <w:lang w:eastAsia="zh-CN"/>
              </w:rPr>
              <w:t>%</w:t>
            </w:r>
          </w:p>
        </w:tc>
        <w:tc>
          <w:tcPr>
            <w:tcW w:w="1455" w:type="dxa"/>
          </w:tcPr>
          <w:p w14:paraId="4B1CE75E" w14:textId="5AEB44EB" w:rsidR="007F57CD" w:rsidRDefault="002422AB">
            <w:pPr>
              <w:pStyle w:val="TAC"/>
              <w:ind w:left="157"/>
              <w:rPr>
                <w:lang w:eastAsia="zh-CN"/>
              </w:rPr>
            </w:pPr>
            <w:r>
              <w:rPr>
                <w:lang w:eastAsia="zh-CN"/>
              </w:rPr>
              <w:t>2.64</w:t>
            </w:r>
          </w:p>
        </w:tc>
      </w:tr>
    </w:tbl>
    <w:p w14:paraId="1B6A3C54" w14:textId="77777777" w:rsidR="007F57CD" w:rsidRDefault="007F57CD" w:rsidP="007F57CD"/>
    <w:p w14:paraId="10F4E562" w14:textId="1A70AA61" w:rsidR="00880919" w:rsidRDefault="00880919" w:rsidP="00880919">
      <w:pPr>
        <w:pStyle w:val="Heading2"/>
      </w:pPr>
      <w:r>
        <w:rPr>
          <w:rFonts w:hint="eastAsia"/>
        </w:rPr>
        <w:t>2.3</w:t>
      </w:r>
      <w:r>
        <w:tab/>
      </w:r>
      <w:r>
        <w:rPr>
          <w:rFonts w:hint="eastAsia"/>
        </w:rPr>
        <w:t>Simulation results for further investigation</w:t>
      </w:r>
    </w:p>
    <w:p w14:paraId="3C330F3E" w14:textId="0860D3B5" w:rsidR="00880919" w:rsidRDefault="00076EFD" w:rsidP="00076EFD">
      <w:pPr>
        <w:pStyle w:val="Heading3"/>
      </w:pPr>
      <w:r>
        <w:rPr>
          <w:rFonts w:hint="eastAsia"/>
        </w:rPr>
        <w:t>2.3.1</w:t>
      </w:r>
      <w:r>
        <w:tab/>
      </w:r>
      <w:r>
        <w:rPr>
          <w:rFonts w:hint="eastAsia"/>
        </w:rPr>
        <w:t xml:space="preserve">BS antenna array </w:t>
      </w:r>
      <w:r w:rsidR="00A5391C">
        <w:rPr>
          <w:rFonts w:hint="eastAsia"/>
        </w:rPr>
        <w:t>impact</w:t>
      </w:r>
    </w:p>
    <w:p w14:paraId="68963DDF" w14:textId="1EBE3E71" w:rsidR="0047731C" w:rsidRPr="0047731C" w:rsidRDefault="005A4A1D" w:rsidP="00264FBD">
      <w:pPr>
        <w:jc w:val="center"/>
      </w:pPr>
      <w:r w:rsidRPr="005A4A1D">
        <w:rPr>
          <w:noProof/>
        </w:rPr>
        <w:drawing>
          <wp:inline distT="0" distB="0" distL="0" distR="0" wp14:anchorId="28921119" wp14:editId="4378EE0A">
            <wp:extent cx="1243013" cy="1260835"/>
            <wp:effectExtent l="0" t="0" r="0" b="0"/>
            <wp:docPr id="17361185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11857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56507" cy="127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570" w:rsidRPr="002131C2">
        <w:rPr>
          <w:bCs/>
          <w:noProof/>
          <w:lang w:eastAsia="ko-KR"/>
        </w:rPr>
        <w:drawing>
          <wp:inline distT="0" distB="0" distL="0" distR="0" wp14:anchorId="7A430DE7" wp14:editId="40A01CE5">
            <wp:extent cx="857250" cy="1290339"/>
            <wp:effectExtent l="0" t="0" r="0" b="5080"/>
            <wp:docPr id="16169043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61952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70671" cy="131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342E" w:rsidRPr="00A3342E">
        <w:rPr>
          <w:noProof/>
        </w:rPr>
        <w:drawing>
          <wp:inline distT="0" distB="0" distL="0" distR="0" wp14:anchorId="2C23F2F0" wp14:editId="14F3F35E">
            <wp:extent cx="1247775" cy="826138"/>
            <wp:effectExtent l="0" t="0" r="0" b="0"/>
            <wp:docPr id="679688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68841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66452" cy="838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1C0A" w:rsidRPr="00491C0A">
        <w:rPr>
          <w:noProof/>
        </w:rPr>
        <w:drawing>
          <wp:inline distT="0" distB="0" distL="0" distR="0" wp14:anchorId="28EB8470" wp14:editId="72B083DD">
            <wp:extent cx="1228128" cy="1238250"/>
            <wp:effectExtent l="0" t="0" r="0" b="0"/>
            <wp:docPr id="18051407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140763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233901" cy="1244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A3B1F" w14:textId="3A627259" w:rsidR="00EB300E" w:rsidRPr="00ED7B9F" w:rsidRDefault="00491C0A" w:rsidP="00264FBD">
      <w:pPr>
        <w:rPr>
          <w:bCs/>
        </w:rPr>
      </w:pPr>
      <w:r>
        <w:tab/>
      </w:r>
      <w:r>
        <w:tab/>
      </w:r>
      <w:r w:rsidR="00966B93">
        <w:rPr>
          <w:rFonts w:hint="eastAsia"/>
        </w:rPr>
        <w:t xml:space="preserve">  </w:t>
      </w:r>
      <w:r w:rsidRPr="00264FBD">
        <w:rPr>
          <w:b/>
          <w:bCs/>
          <w:sz w:val="18"/>
          <w:szCs w:val="18"/>
        </w:rPr>
        <w:t>(</w:t>
      </w:r>
      <w:r w:rsidRPr="00264FBD">
        <w:rPr>
          <w:b/>
          <w:bCs/>
          <w:sz w:val="16"/>
          <w:szCs w:val="16"/>
        </w:rPr>
        <w:t xml:space="preserve">a) 128 AE FC     </w:t>
      </w:r>
      <w:r w:rsidR="008946EA" w:rsidRPr="00264FBD">
        <w:rPr>
          <w:b/>
          <w:bCs/>
          <w:sz w:val="16"/>
          <w:szCs w:val="16"/>
        </w:rPr>
        <w:t xml:space="preserve">           </w:t>
      </w:r>
      <w:r w:rsidRPr="00264FBD">
        <w:rPr>
          <w:b/>
          <w:bCs/>
          <w:sz w:val="16"/>
          <w:szCs w:val="16"/>
        </w:rPr>
        <w:t xml:space="preserve">   </w:t>
      </w:r>
      <w:r w:rsidR="00966B93">
        <w:rPr>
          <w:rFonts w:hint="eastAsia"/>
          <w:b/>
          <w:bCs/>
          <w:sz w:val="16"/>
          <w:szCs w:val="16"/>
        </w:rPr>
        <w:t xml:space="preserve">   </w:t>
      </w:r>
      <w:proofErr w:type="gramStart"/>
      <w:r w:rsidRPr="00264FBD">
        <w:rPr>
          <w:b/>
          <w:bCs/>
          <w:sz w:val="16"/>
          <w:szCs w:val="16"/>
        </w:rPr>
        <w:t xml:space="preserve">   (</w:t>
      </w:r>
      <w:proofErr w:type="gramEnd"/>
      <w:r w:rsidRPr="00264FBD">
        <w:rPr>
          <w:b/>
          <w:bCs/>
          <w:sz w:val="16"/>
          <w:szCs w:val="16"/>
        </w:rPr>
        <w:t xml:space="preserve">b) 64AE FC       </w:t>
      </w:r>
      <w:r w:rsidR="008946EA" w:rsidRPr="00264FBD">
        <w:rPr>
          <w:b/>
          <w:bCs/>
          <w:sz w:val="16"/>
          <w:szCs w:val="16"/>
        </w:rPr>
        <w:t xml:space="preserve">  </w:t>
      </w:r>
      <w:r w:rsidR="00966B93">
        <w:rPr>
          <w:rFonts w:hint="eastAsia"/>
          <w:b/>
          <w:bCs/>
          <w:sz w:val="16"/>
          <w:szCs w:val="16"/>
        </w:rPr>
        <w:t xml:space="preserve">       </w:t>
      </w:r>
      <w:r w:rsidR="008946EA" w:rsidRPr="00264FBD">
        <w:rPr>
          <w:b/>
          <w:bCs/>
          <w:sz w:val="16"/>
          <w:szCs w:val="16"/>
        </w:rPr>
        <w:t xml:space="preserve">  </w:t>
      </w:r>
      <w:r w:rsidRPr="00264FBD">
        <w:rPr>
          <w:b/>
          <w:bCs/>
          <w:sz w:val="16"/>
          <w:szCs w:val="16"/>
        </w:rPr>
        <w:t xml:space="preserve"> (c) 64AE HC FC  </w:t>
      </w:r>
      <w:r w:rsidR="008946EA" w:rsidRPr="00264FBD">
        <w:rPr>
          <w:b/>
          <w:bCs/>
          <w:sz w:val="16"/>
          <w:szCs w:val="16"/>
        </w:rPr>
        <w:t xml:space="preserve">      </w:t>
      </w:r>
      <w:r w:rsidRPr="00264FBD">
        <w:rPr>
          <w:b/>
          <w:bCs/>
          <w:sz w:val="16"/>
          <w:szCs w:val="16"/>
        </w:rPr>
        <w:tab/>
      </w:r>
      <w:r w:rsidR="00966B93">
        <w:rPr>
          <w:rFonts w:hint="eastAsia"/>
          <w:b/>
          <w:bCs/>
          <w:sz w:val="16"/>
          <w:szCs w:val="16"/>
        </w:rPr>
        <w:t xml:space="preserve">   </w:t>
      </w:r>
      <w:r w:rsidR="008946EA" w:rsidRPr="00264FBD">
        <w:rPr>
          <w:b/>
          <w:bCs/>
          <w:sz w:val="16"/>
          <w:szCs w:val="16"/>
        </w:rPr>
        <w:t xml:space="preserve">   </w:t>
      </w:r>
      <w:r w:rsidRPr="00264FBD">
        <w:rPr>
          <w:b/>
          <w:bCs/>
          <w:sz w:val="16"/>
          <w:szCs w:val="16"/>
        </w:rPr>
        <w:t xml:space="preserve">(d) 128AE </w:t>
      </w:r>
      <w:r w:rsidR="00797166">
        <w:rPr>
          <w:rFonts w:hint="eastAsia"/>
          <w:b/>
          <w:bCs/>
          <w:sz w:val="16"/>
          <w:szCs w:val="16"/>
        </w:rPr>
        <w:t>64</w:t>
      </w:r>
      <w:r w:rsidRPr="00264FBD">
        <w:rPr>
          <w:b/>
          <w:bCs/>
          <w:sz w:val="16"/>
          <w:szCs w:val="16"/>
        </w:rPr>
        <w:t>SV FC</w:t>
      </w:r>
    </w:p>
    <w:p w14:paraId="29F07F80" w14:textId="45ED285E" w:rsidR="00A5391C" w:rsidRPr="00264FBD" w:rsidRDefault="009A1B44" w:rsidP="00BB19C7">
      <w:pPr>
        <w:jc w:val="center"/>
        <w:rPr>
          <w:b/>
          <w:sz w:val="16"/>
          <w:szCs w:val="16"/>
        </w:rPr>
      </w:pPr>
      <w:r w:rsidRPr="00264FBD">
        <w:rPr>
          <w:b/>
          <w:bCs/>
          <w:sz w:val="18"/>
          <w:szCs w:val="18"/>
        </w:rPr>
        <w:t>Figure 2.3.1-1 BS antenna array configuration</w:t>
      </w:r>
    </w:p>
    <w:p w14:paraId="2D423DF2" w14:textId="0699ECAB" w:rsidR="00966B93" w:rsidRDefault="006452E3" w:rsidP="00BB19C7">
      <w:pPr>
        <w:jc w:val="center"/>
      </w:pPr>
      <w:r w:rsidRPr="006452E3">
        <w:rPr>
          <w:noProof/>
        </w:rPr>
        <w:drawing>
          <wp:inline distT="0" distB="0" distL="0" distR="0" wp14:anchorId="707099D6" wp14:editId="27BB17EF">
            <wp:extent cx="2613965" cy="1960474"/>
            <wp:effectExtent l="0" t="0" r="0" b="1905"/>
            <wp:docPr id="1291" name="Picture 1290">
              <a:extLst xmlns:a="http://schemas.openxmlformats.org/drawingml/2006/main">
                <a:ext uri="{FF2B5EF4-FFF2-40B4-BE49-F238E27FC236}">
                  <a16:creationId xmlns:a16="http://schemas.microsoft.com/office/drawing/2014/main" id="{D580D77E-B91D-F09E-898F-81D5B0F946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" name="Picture 1290">
                      <a:extLst>
                        <a:ext uri="{FF2B5EF4-FFF2-40B4-BE49-F238E27FC236}">
                          <a16:creationId xmlns:a16="http://schemas.microsoft.com/office/drawing/2014/main" id="{D580D77E-B91D-F09E-898F-81D5B0F946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387" cy="19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6F3B" w:rsidRPr="007F6F3B">
        <w:rPr>
          <w:noProof/>
        </w:rPr>
        <w:drawing>
          <wp:inline distT="0" distB="0" distL="0" distR="0" wp14:anchorId="5A1906E7" wp14:editId="1EC93320">
            <wp:extent cx="2623717" cy="1967788"/>
            <wp:effectExtent l="0" t="0" r="5715" b="0"/>
            <wp:docPr id="1293" name="Picture 1292">
              <a:extLst xmlns:a="http://schemas.openxmlformats.org/drawingml/2006/main">
                <a:ext uri="{FF2B5EF4-FFF2-40B4-BE49-F238E27FC236}">
                  <a16:creationId xmlns:a16="http://schemas.microsoft.com/office/drawing/2014/main" id="{84C34116-9AE5-D1E7-8704-CEA0688427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" name="Picture 1292">
                      <a:extLst>
                        <a:ext uri="{FF2B5EF4-FFF2-40B4-BE49-F238E27FC236}">
                          <a16:creationId xmlns:a16="http://schemas.microsoft.com/office/drawing/2014/main" id="{84C34116-9AE5-D1E7-8704-CEA0688427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748" cy="1974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40044" w14:textId="1734E5BA" w:rsidR="00835B03" w:rsidRPr="00264FBD" w:rsidRDefault="00856800" w:rsidP="00577804">
      <w:pPr>
        <w:pStyle w:val="ListParagraph"/>
        <w:numPr>
          <w:ilvl w:val="0"/>
          <w:numId w:val="52"/>
        </w:numPr>
        <w:rPr>
          <w:b/>
          <w:bCs/>
          <w:sz w:val="16"/>
          <w:szCs w:val="16"/>
        </w:rPr>
      </w:pPr>
      <w:r>
        <w:rPr>
          <w:rFonts w:eastAsiaTheme="minorEastAsia" w:hint="eastAsia"/>
          <w:b/>
          <w:bCs/>
          <w:sz w:val="16"/>
          <w:szCs w:val="16"/>
          <w:lang w:eastAsia="zh-CN"/>
        </w:rPr>
        <w:t>Combined average</w:t>
      </w:r>
      <w:r w:rsidR="00295F76" w:rsidRPr="00577804">
        <w:rPr>
          <w:rFonts w:hint="eastAsia"/>
          <w:b/>
          <w:bCs/>
          <w:sz w:val="16"/>
          <w:szCs w:val="16"/>
        </w:rPr>
        <w:t xml:space="preserve"> </w:t>
      </w:r>
      <w:r w:rsidR="00357EF4" w:rsidRPr="00577804">
        <w:rPr>
          <w:rFonts w:hint="eastAsia"/>
          <w:b/>
          <w:bCs/>
          <w:sz w:val="16"/>
          <w:szCs w:val="16"/>
        </w:rPr>
        <w:t>throughput</w:t>
      </w:r>
      <w:r w:rsidR="009812CE" w:rsidRPr="00264FBD">
        <w:rPr>
          <w:b/>
          <w:bCs/>
          <w:sz w:val="16"/>
          <w:szCs w:val="16"/>
        </w:rPr>
        <w:t xml:space="preserve">                            </w:t>
      </w:r>
      <w:r w:rsidR="009812CE" w:rsidRPr="00577804">
        <w:rPr>
          <w:rFonts w:hint="eastAsia"/>
          <w:b/>
          <w:bCs/>
          <w:sz w:val="16"/>
          <w:szCs w:val="16"/>
        </w:rPr>
        <w:t xml:space="preserve">            </w:t>
      </w:r>
      <w:r w:rsidR="009812CE" w:rsidRPr="00264FBD">
        <w:rPr>
          <w:b/>
          <w:bCs/>
          <w:sz w:val="16"/>
          <w:szCs w:val="16"/>
        </w:rPr>
        <w:t xml:space="preserve">                   </w:t>
      </w:r>
      <w:proofErr w:type="gramStart"/>
      <w:r w:rsidR="009812CE" w:rsidRPr="00264FBD">
        <w:rPr>
          <w:b/>
          <w:bCs/>
          <w:sz w:val="16"/>
          <w:szCs w:val="16"/>
        </w:rPr>
        <w:t xml:space="preserve">   (</w:t>
      </w:r>
      <w:proofErr w:type="gramEnd"/>
      <w:r w:rsidR="009812CE" w:rsidRPr="00264FBD">
        <w:rPr>
          <w:b/>
          <w:bCs/>
          <w:sz w:val="16"/>
          <w:szCs w:val="16"/>
        </w:rPr>
        <w:t>b) per CW</w:t>
      </w:r>
      <w:r w:rsidR="00E33B43" w:rsidRPr="00577804">
        <w:rPr>
          <w:rFonts w:hint="eastAsia"/>
          <w:b/>
          <w:bCs/>
          <w:sz w:val="16"/>
          <w:szCs w:val="16"/>
        </w:rPr>
        <w:t xml:space="preserve"> </w:t>
      </w:r>
      <w:r w:rsidR="00357EF4" w:rsidRPr="00577804">
        <w:rPr>
          <w:rFonts w:hint="eastAsia"/>
          <w:b/>
          <w:bCs/>
          <w:sz w:val="16"/>
          <w:szCs w:val="16"/>
        </w:rPr>
        <w:t>throughput</w:t>
      </w:r>
    </w:p>
    <w:p w14:paraId="5DF38B45" w14:textId="772D9D0E" w:rsidR="00A5391C" w:rsidRDefault="00814879" w:rsidP="00264FBD">
      <w:pPr>
        <w:jc w:val="center"/>
      </w:pPr>
      <w:r w:rsidRPr="0069563E">
        <w:rPr>
          <w:b/>
          <w:bCs/>
          <w:sz w:val="18"/>
          <w:szCs w:val="18"/>
        </w:rPr>
        <w:t>Figure 2.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>.</w:t>
      </w:r>
      <w:r>
        <w:rPr>
          <w:rFonts w:hint="eastAsia"/>
          <w:b/>
          <w:bCs/>
          <w:sz w:val="18"/>
          <w:szCs w:val="18"/>
        </w:rPr>
        <w:t>1</w:t>
      </w:r>
      <w:r w:rsidRPr="0069563E">
        <w:rPr>
          <w:b/>
          <w:bCs/>
          <w:sz w:val="18"/>
          <w:szCs w:val="18"/>
        </w:rPr>
        <w:t>-</w:t>
      </w:r>
      <w:r w:rsidR="00720D7D"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 xml:space="preserve"> Normalized </w:t>
      </w:r>
      <w:r w:rsidR="00F73F73">
        <w:rPr>
          <w:rFonts w:hint="eastAsia"/>
          <w:b/>
          <w:bCs/>
          <w:sz w:val="18"/>
          <w:szCs w:val="18"/>
        </w:rPr>
        <w:t xml:space="preserve">PDSCH </w:t>
      </w:r>
      <w:r w:rsidRPr="0069563E">
        <w:rPr>
          <w:b/>
          <w:bCs/>
          <w:sz w:val="18"/>
          <w:szCs w:val="18"/>
        </w:rPr>
        <w:t>throughput of</w:t>
      </w:r>
      <w:r>
        <w:rPr>
          <w:rFonts w:hint="eastAsia"/>
          <w:b/>
          <w:bCs/>
          <w:sz w:val="18"/>
          <w:szCs w:val="18"/>
        </w:rPr>
        <w:t xml:space="preserve"> </w:t>
      </w:r>
      <w:r w:rsidR="00296948">
        <w:rPr>
          <w:rFonts w:hint="eastAsia"/>
          <w:b/>
          <w:bCs/>
          <w:sz w:val="18"/>
          <w:szCs w:val="18"/>
        </w:rPr>
        <w:t xml:space="preserve">8Tx8Rx with 8 layers, </w:t>
      </w:r>
      <w:r w:rsidR="00E57246">
        <w:rPr>
          <w:rFonts w:hint="eastAsia"/>
          <w:b/>
          <w:bCs/>
          <w:sz w:val="18"/>
          <w:szCs w:val="18"/>
        </w:rPr>
        <w:t>full connection</w:t>
      </w:r>
    </w:p>
    <w:p w14:paraId="5071B85D" w14:textId="0B6FBCED" w:rsidR="00A5391C" w:rsidRDefault="00A5391C" w:rsidP="00A5391C">
      <w:pPr>
        <w:pStyle w:val="Heading3"/>
      </w:pPr>
      <w:r>
        <w:rPr>
          <w:rFonts w:hint="eastAsia"/>
        </w:rPr>
        <w:lastRenderedPageBreak/>
        <w:t>2.3.2</w:t>
      </w:r>
      <w:r>
        <w:tab/>
      </w:r>
      <w:r>
        <w:rPr>
          <w:rFonts w:hint="eastAsia"/>
        </w:rPr>
        <w:t>Doppler impact</w:t>
      </w:r>
    </w:p>
    <w:p w14:paraId="52EE1003" w14:textId="09032777" w:rsidR="00A5391C" w:rsidRDefault="00BF7C77" w:rsidP="00BF7C77">
      <w:pPr>
        <w:jc w:val="center"/>
      </w:pPr>
      <w:r w:rsidRPr="00BF7C77">
        <w:rPr>
          <w:noProof/>
        </w:rPr>
        <w:drawing>
          <wp:inline distT="0" distB="0" distL="0" distR="0" wp14:anchorId="511501AC" wp14:editId="23E1316D">
            <wp:extent cx="2061746" cy="1713799"/>
            <wp:effectExtent l="0" t="0" r="0" b="1270"/>
            <wp:docPr id="212094350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49AE3252-96F4-AE29-68DB-7542B7418A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943506" name="Picture 5">
                      <a:extLst>
                        <a:ext uri="{FF2B5EF4-FFF2-40B4-BE49-F238E27FC236}">
                          <a16:creationId xmlns:a16="http://schemas.microsoft.com/office/drawing/2014/main" id="{49AE3252-96F4-AE29-68DB-7542B7418A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1" r="4931"/>
                    <a:stretch>
                      <a:fillRect/>
                    </a:stretch>
                  </pic:blipFill>
                  <pic:spPr>
                    <a:xfrm>
                      <a:off x="0" y="0"/>
                      <a:ext cx="2061746" cy="1713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7D69" w:rsidRPr="00607D69">
        <w:rPr>
          <w:noProof/>
        </w:rPr>
        <w:drawing>
          <wp:inline distT="0" distB="0" distL="0" distR="0" wp14:anchorId="590DB19B" wp14:editId="26762DD6">
            <wp:extent cx="2711836" cy="1732562"/>
            <wp:effectExtent l="0" t="0" r="0" b="1270"/>
            <wp:docPr id="610105685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48A20736-CF41-0222-C5D6-7F90257E92C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105685" name="Picture 7">
                      <a:extLst>
                        <a:ext uri="{FF2B5EF4-FFF2-40B4-BE49-F238E27FC236}">
                          <a16:creationId xmlns:a16="http://schemas.microsoft.com/office/drawing/2014/main" id="{48A20736-CF41-0222-C5D6-7F90257E92C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29" b="7429"/>
                    <a:stretch>
                      <a:fillRect/>
                    </a:stretch>
                  </pic:blipFill>
                  <pic:spPr>
                    <a:xfrm>
                      <a:off x="0" y="0"/>
                      <a:ext cx="2711836" cy="173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CB003" w14:textId="4E701AB9" w:rsidR="00C47E74" w:rsidRPr="00264FBD" w:rsidRDefault="00C47E74" w:rsidP="00264FBD">
      <w:pPr>
        <w:jc w:val="center"/>
        <w:rPr>
          <w:b/>
          <w:bCs/>
          <w:sz w:val="16"/>
          <w:szCs w:val="16"/>
        </w:rPr>
      </w:pPr>
      <w:r w:rsidRPr="00264FBD">
        <w:rPr>
          <w:b/>
          <w:bCs/>
          <w:sz w:val="16"/>
          <w:szCs w:val="16"/>
        </w:rPr>
        <w:t xml:space="preserve">(a) </w:t>
      </w:r>
      <w:r w:rsidR="007E6A68">
        <w:rPr>
          <w:b/>
          <w:bCs/>
          <w:sz w:val="16"/>
          <w:szCs w:val="16"/>
        </w:rPr>
        <w:t>Total</w:t>
      </w:r>
      <w:r w:rsidR="007E6A68" w:rsidRPr="00264FBD">
        <w:rPr>
          <w:b/>
          <w:bCs/>
          <w:sz w:val="16"/>
          <w:szCs w:val="16"/>
        </w:rPr>
        <w:t xml:space="preserve"> </w:t>
      </w:r>
      <w:r w:rsidR="008C6213" w:rsidRPr="00264FBD">
        <w:rPr>
          <w:b/>
          <w:bCs/>
          <w:sz w:val="16"/>
          <w:szCs w:val="16"/>
        </w:rPr>
        <w:t xml:space="preserve">throughput          </w:t>
      </w:r>
      <w:r w:rsidR="00634545">
        <w:rPr>
          <w:rFonts w:hint="eastAsia"/>
          <w:b/>
          <w:bCs/>
          <w:sz w:val="16"/>
          <w:szCs w:val="16"/>
        </w:rPr>
        <w:t xml:space="preserve">                                        </w:t>
      </w:r>
      <w:r w:rsidR="008C6213" w:rsidRPr="00264FBD">
        <w:rPr>
          <w:b/>
          <w:bCs/>
          <w:sz w:val="16"/>
          <w:szCs w:val="16"/>
        </w:rPr>
        <w:t xml:space="preserve">    </w:t>
      </w:r>
      <w:proofErr w:type="gramStart"/>
      <w:r w:rsidR="008C6213" w:rsidRPr="00264FBD">
        <w:rPr>
          <w:b/>
          <w:bCs/>
          <w:sz w:val="16"/>
          <w:szCs w:val="16"/>
        </w:rPr>
        <w:t xml:space="preserve">   (</w:t>
      </w:r>
      <w:proofErr w:type="gramEnd"/>
      <w:r w:rsidR="008C6213" w:rsidRPr="00264FBD">
        <w:rPr>
          <w:b/>
          <w:bCs/>
          <w:sz w:val="16"/>
          <w:szCs w:val="16"/>
        </w:rPr>
        <w:t>b) Per CW throughput</w:t>
      </w:r>
    </w:p>
    <w:p w14:paraId="3A4706E8" w14:textId="6FCEC5A9" w:rsidR="00A5391C" w:rsidRDefault="00EB50E9" w:rsidP="00264FBD">
      <w:pPr>
        <w:jc w:val="center"/>
      </w:pPr>
      <w:r w:rsidRPr="0069563E">
        <w:rPr>
          <w:b/>
          <w:bCs/>
          <w:sz w:val="18"/>
          <w:szCs w:val="18"/>
        </w:rPr>
        <w:t>Figure 2.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>.</w:t>
      </w:r>
      <w:r>
        <w:rPr>
          <w:rFonts w:hint="eastAsia"/>
          <w:b/>
          <w:bCs/>
          <w:sz w:val="18"/>
          <w:szCs w:val="18"/>
        </w:rPr>
        <w:t>2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1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 xml:space="preserve">PDSCH </w:t>
      </w:r>
      <w:r w:rsidRPr="0069563E">
        <w:rPr>
          <w:b/>
          <w:bCs/>
          <w:sz w:val="18"/>
          <w:szCs w:val="18"/>
        </w:rPr>
        <w:t>throughput of</w:t>
      </w:r>
      <w:r>
        <w:rPr>
          <w:rFonts w:hint="eastAsia"/>
          <w:b/>
          <w:bCs/>
          <w:sz w:val="18"/>
          <w:szCs w:val="18"/>
        </w:rPr>
        <w:t xml:space="preserve"> 8Tx8Rx with 8 layers,</w:t>
      </w:r>
      <w:r w:rsidR="00926814">
        <w:rPr>
          <w:rFonts w:hint="eastAsia"/>
          <w:b/>
          <w:bCs/>
          <w:sz w:val="18"/>
          <w:szCs w:val="18"/>
        </w:rPr>
        <w:t xml:space="preserve"> 128 AE full connection</w:t>
      </w:r>
      <w:r w:rsidR="0005001A">
        <w:rPr>
          <w:rFonts w:hint="eastAsia"/>
          <w:b/>
          <w:bCs/>
          <w:sz w:val="18"/>
          <w:szCs w:val="18"/>
        </w:rPr>
        <w:t xml:space="preserve">, random PMI, </w:t>
      </w:r>
      <w:r w:rsidR="004724A7">
        <w:rPr>
          <w:rFonts w:hint="eastAsia"/>
          <w:b/>
          <w:bCs/>
          <w:sz w:val="18"/>
          <w:szCs w:val="18"/>
        </w:rPr>
        <w:t xml:space="preserve">UE speed </w:t>
      </w:r>
      <w:r w:rsidR="004136E9">
        <w:rPr>
          <w:rFonts w:hint="eastAsia"/>
          <w:b/>
          <w:bCs/>
          <w:sz w:val="18"/>
          <w:szCs w:val="18"/>
        </w:rPr>
        <w:t>30km/h vs. 3km/h</w:t>
      </w:r>
    </w:p>
    <w:p w14:paraId="6FE4E0A0" w14:textId="1557B54A" w:rsidR="00A5391C" w:rsidRPr="00A5391C" w:rsidRDefault="009D7623" w:rsidP="00264FBD">
      <w:pPr>
        <w:pStyle w:val="Heading3"/>
      </w:pPr>
      <w:r>
        <w:rPr>
          <w:rFonts w:hint="eastAsia"/>
        </w:rPr>
        <w:t>2.3.3</w:t>
      </w:r>
      <w:r>
        <w:tab/>
      </w:r>
      <w:r w:rsidR="009A08B6">
        <w:rPr>
          <w:rFonts w:hint="eastAsia"/>
        </w:rPr>
        <w:t>Tx b</w:t>
      </w:r>
      <w:r>
        <w:rPr>
          <w:rFonts w:hint="eastAsia"/>
        </w:rPr>
        <w:t>eam direction impact</w:t>
      </w:r>
    </w:p>
    <w:p w14:paraId="12C058B5" w14:textId="6B9A5ECC" w:rsidR="00076EFD" w:rsidRPr="00880919" w:rsidRDefault="00FE2C66" w:rsidP="00264FBD">
      <w:pPr>
        <w:jc w:val="center"/>
      </w:pPr>
      <w:r w:rsidRPr="00FE2C66">
        <w:rPr>
          <w:noProof/>
        </w:rPr>
        <w:drawing>
          <wp:inline distT="0" distB="0" distL="0" distR="0" wp14:anchorId="5FF647CB" wp14:editId="03BDA858">
            <wp:extent cx="2031761" cy="1688990"/>
            <wp:effectExtent l="0" t="0" r="6985" b="6985"/>
            <wp:docPr id="13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10193A72-C82B-C4A0-3005-C171C8CE5B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10193A72-C82B-C4A0-3005-C171C8CE5B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5" r="4935"/>
                    <a:stretch>
                      <a:fillRect/>
                    </a:stretch>
                  </pic:blipFill>
                  <pic:spPr>
                    <a:xfrm>
                      <a:off x="0" y="0"/>
                      <a:ext cx="2031761" cy="168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518" w:rsidRPr="00DE7518">
        <w:rPr>
          <w:noProof/>
        </w:rPr>
        <w:t xml:space="preserve"> </w:t>
      </w:r>
      <w:r w:rsidR="00DE7518" w:rsidRPr="00DE7518">
        <w:rPr>
          <w:noProof/>
        </w:rPr>
        <w:drawing>
          <wp:inline distT="0" distB="0" distL="0" distR="0" wp14:anchorId="54B4BA10" wp14:editId="05B68B08">
            <wp:extent cx="2416669" cy="1675402"/>
            <wp:effectExtent l="0" t="0" r="3175" b="1270"/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E23081B7-2F32-9ED3-7381-62B71E46DD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E23081B7-2F32-9ED3-7381-62B71E46DD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5" b="3805"/>
                    <a:stretch>
                      <a:fillRect/>
                    </a:stretch>
                  </pic:blipFill>
                  <pic:spPr>
                    <a:xfrm>
                      <a:off x="0" y="0"/>
                      <a:ext cx="2416669" cy="167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9CD83" w14:textId="07EBC18D" w:rsidR="00DE7518" w:rsidRPr="0069563E" w:rsidRDefault="00DE7518" w:rsidP="00DE7518">
      <w:pPr>
        <w:jc w:val="center"/>
        <w:rPr>
          <w:b/>
          <w:bCs/>
          <w:sz w:val="16"/>
          <w:szCs w:val="16"/>
        </w:rPr>
      </w:pPr>
      <w:r w:rsidRPr="0069563E">
        <w:rPr>
          <w:rFonts w:hint="eastAsia"/>
          <w:b/>
          <w:bCs/>
          <w:sz w:val="16"/>
          <w:szCs w:val="16"/>
        </w:rPr>
        <w:t xml:space="preserve">(a) </w:t>
      </w:r>
      <w:r w:rsidR="00293BFB">
        <w:rPr>
          <w:b/>
          <w:bCs/>
          <w:sz w:val="16"/>
          <w:szCs w:val="16"/>
        </w:rPr>
        <w:t>Total</w:t>
      </w:r>
      <w:r w:rsidRPr="0069563E">
        <w:rPr>
          <w:rFonts w:hint="eastAsia"/>
          <w:b/>
          <w:bCs/>
          <w:sz w:val="16"/>
          <w:szCs w:val="16"/>
        </w:rPr>
        <w:t xml:space="preserve"> throughput          </w:t>
      </w:r>
      <w:r>
        <w:rPr>
          <w:rFonts w:hint="eastAsia"/>
          <w:b/>
          <w:bCs/>
          <w:sz w:val="16"/>
          <w:szCs w:val="16"/>
        </w:rPr>
        <w:t xml:space="preserve">                                        </w:t>
      </w:r>
      <w:r w:rsidRPr="0069563E">
        <w:rPr>
          <w:rFonts w:hint="eastAsia"/>
          <w:b/>
          <w:bCs/>
          <w:sz w:val="16"/>
          <w:szCs w:val="16"/>
        </w:rPr>
        <w:t xml:space="preserve">    </w:t>
      </w:r>
      <w:proofErr w:type="gramStart"/>
      <w:r w:rsidRPr="0069563E">
        <w:rPr>
          <w:rFonts w:hint="eastAsia"/>
          <w:b/>
          <w:bCs/>
          <w:sz w:val="16"/>
          <w:szCs w:val="16"/>
        </w:rPr>
        <w:t xml:space="preserve">   (</w:t>
      </w:r>
      <w:proofErr w:type="gramEnd"/>
      <w:r w:rsidRPr="0069563E">
        <w:rPr>
          <w:rFonts w:hint="eastAsia"/>
          <w:b/>
          <w:bCs/>
          <w:sz w:val="16"/>
          <w:szCs w:val="16"/>
        </w:rPr>
        <w:t>b) Per CW throughput</w:t>
      </w:r>
    </w:p>
    <w:p w14:paraId="5ABA0461" w14:textId="1D772F41" w:rsidR="004912A7" w:rsidRDefault="00DE7518">
      <w:pPr>
        <w:jc w:val="center"/>
        <w:rPr>
          <w:b/>
          <w:bCs/>
          <w:sz w:val="18"/>
          <w:szCs w:val="18"/>
        </w:rPr>
      </w:pPr>
      <w:r w:rsidRPr="0069563E">
        <w:rPr>
          <w:b/>
          <w:bCs/>
          <w:sz w:val="18"/>
          <w:szCs w:val="18"/>
        </w:rPr>
        <w:t>Figure 2.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>.</w:t>
      </w:r>
      <w:r>
        <w:rPr>
          <w:rFonts w:hint="eastAsia"/>
          <w:b/>
          <w:bCs/>
          <w:sz w:val="18"/>
          <w:szCs w:val="18"/>
        </w:rPr>
        <w:t>3</w:t>
      </w:r>
      <w:r w:rsidRPr="0069563E">
        <w:rPr>
          <w:b/>
          <w:bCs/>
          <w:sz w:val="18"/>
          <w:szCs w:val="18"/>
        </w:rPr>
        <w:t>-</w:t>
      </w:r>
      <w:r>
        <w:rPr>
          <w:rFonts w:hint="eastAsia"/>
          <w:b/>
          <w:bCs/>
          <w:sz w:val="18"/>
          <w:szCs w:val="18"/>
        </w:rPr>
        <w:t>1</w:t>
      </w:r>
      <w:r w:rsidRPr="0069563E">
        <w:rPr>
          <w:b/>
          <w:bCs/>
          <w:sz w:val="18"/>
          <w:szCs w:val="18"/>
        </w:rPr>
        <w:t xml:space="preserve"> Normalized </w:t>
      </w:r>
      <w:r>
        <w:rPr>
          <w:rFonts w:hint="eastAsia"/>
          <w:b/>
          <w:bCs/>
          <w:sz w:val="18"/>
          <w:szCs w:val="18"/>
        </w:rPr>
        <w:t xml:space="preserve">PDSCH </w:t>
      </w:r>
      <w:r w:rsidRPr="0069563E">
        <w:rPr>
          <w:b/>
          <w:bCs/>
          <w:sz w:val="18"/>
          <w:szCs w:val="18"/>
        </w:rPr>
        <w:t>throughput of</w:t>
      </w:r>
      <w:r>
        <w:rPr>
          <w:rFonts w:hint="eastAsia"/>
          <w:b/>
          <w:bCs/>
          <w:sz w:val="18"/>
          <w:szCs w:val="18"/>
        </w:rPr>
        <w:t xml:space="preserve"> 8Tx8Rx with 8 layers, 128 AE</w:t>
      </w:r>
      <w:r w:rsidR="00445994">
        <w:rPr>
          <w:rFonts w:hint="eastAsia"/>
          <w:b/>
          <w:bCs/>
          <w:sz w:val="18"/>
          <w:szCs w:val="18"/>
        </w:rPr>
        <w:t xml:space="preserve"> [Me, Ne, P] = [8, 8, 2]</w:t>
      </w:r>
      <w:r w:rsidR="00487B7E">
        <w:rPr>
          <w:rFonts w:hint="eastAsia"/>
          <w:b/>
          <w:bCs/>
          <w:sz w:val="18"/>
          <w:szCs w:val="18"/>
        </w:rPr>
        <w:t>,</w:t>
      </w:r>
      <w:r>
        <w:rPr>
          <w:rFonts w:hint="eastAsia"/>
          <w:b/>
          <w:bCs/>
          <w:sz w:val="18"/>
          <w:szCs w:val="18"/>
        </w:rPr>
        <w:t xml:space="preserve"> </w:t>
      </w:r>
      <w:r w:rsidR="000C1E8C">
        <w:rPr>
          <w:rFonts w:hint="eastAsia"/>
          <w:b/>
          <w:bCs/>
          <w:sz w:val="18"/>
          <w:szCs w:val="18"/>
        </w:rPr>
        <w:t xml:space="preserve">random PMI, </w:t>
      </w:r>
      <w:r>
        <w:rPr>
          <w:rFonts w:hint="eastAsia"/>
          <w:b/>
          <w:bCs/>
          <w:sz w:val="18"/>
          <w:szCs w:val="18"/>
        </w:rPr>
        <w:t>full connection</w:t>
      </w:r>
      <w:r w:rsidR="000816D7">
        <w:rPr>
          <w:rFonts w:hint="eastAsia"/>
          <w:b/>
          <w:bCs/>
          <w:sz w:val="18"/>
          <w:szCs w:val="18"/>
        </w:rPr>
        <w:t xml:space="preserve"> with </w:t>
      </w:r>
      <w:r w:rsidR="00487B7E">
        <w:rPr>
          <w:rFonts w:hint="eastAsia"/>
          <w:b/>
          <w:bCs/>
          <w:sz w:val="18"/>
          <w:szCs w:val="18"/>
        </w:rPr>
        <w:t>different directions per layer</w:t>
      </w:r>
      <w:r w:rsidR="004A29AD">
        <w:rPr>
          <w:rFonts w:hint="eastAsia"/>
          <w:b/>
          <w:bCs/>
          <w:sz w:val="18"/>
          <w:szCs w:val="18"/>
        </w:rPr>
        <w:t xml:space="preserve"> vs. subarray virtualization</w:t>
      </w:r>
      <w:r w:rsidR="00265A3F">
        <w:rPr>
          <w:rFonts w:hint="eastAsia"/>
          <w:b/>
          <w:bCs/>
          <w:sz w:val="18"/>
          <w:szCs w:val="18"/>
        </w:rPr>
        <w:t xml:space="preserve"> (</w:t>
      </w:r>
      <w:r w:rsidR="003C3D62">
        <w:rPr>
          <w:rFonts w:hint="eastAsia"/>
          <w:b/>
          <w:bCs/>
          <w:sz w:val="18"/>
          <w:szCs w:val="18"/>
        </w:rPr>
        <w:t>[</w:t>
      </w:r>
      <w:proofErr w:type="spellStart"/>
      <w:r w:rsidR="003C3D62">
        <w:rPr>
          <w:rFonts w:hint="eastAsia"/>
          <w:b/>
          <w:bCs/>
          <w:sz w:val="18"/>
          <w:szCs w:val="18"/>
        </w:rPr>
        <w:t>Ms</w:t>
      </w:r>
      <w:proofErr w:type="spellEnd"/>
      <w:r w:rsidR="003C3D62">
        <w:rPr>
          <w:rFonts w:hint="eastAsia"/>
          <w:b/>
          <w:bCs/>
          <w:sz w:val="18"/>
          <w:szCs w:val="18"/>
        </w:rPr>
        <w:t>, Ns] = [</w:t>
      </w:r>
      <w:r w:rsidR="009915DE">
        <w:rPr>
          <w:rFonts w:hint="eastAsia"/>
          <w:b/>
          <w:bCs/>
          <w:sz w:val="18"/>
          <w:szCs w:val="18"/>
        </w:rPr>
        <w:t>8, 1</w:t>
      </w:r>
      <w:r w:rsidR="00ED1C43">
        <w:rPr>
          <w:rFonts w:hint="eastAsia"/>
          <w:b/>
          <w:bCs/>
          <w:sz w:val="18"/>
          <w:szCs w:val="18"/>
        </w:rPr>
        <w:t>])</w:t>
      </w:r>
      <w:r w:rsidR="00487B7E">
        <w:rPr>
          <w:rFonts w:hint="eastAsia"/>
          <w:b/>
          <w:bCs/>
          <w:sz w:val="18"/>
          <w:szCs w:val="18"/>
        </w:rPr>
        <w:t xml:space="preserve"> with </w:t>
      </w:r>
      <w:r w:rsidR="000C1E8C">
        <w:rPr>
          <w:rFonts w:hint="eastAsia"/>
          <w:b/>
          <w:bCs/>
          <w:sz w:val="18"/>
          <w:szCs w:val="18"/>
        </w:rPr>
        <w:t>same direction for all layers vs. full connection with same direction for all layers</w:t>
      </w:r>
      <w:r w:rsidR="00F057D9">
        <w:rPr>
          <w:rFonts w:hint="eastAsia"/>
          <w:b/>
          <w:bCs/>
          <w:sz w:val="18"/>
          <w:szCs w:val="18"/>
        </w:rPr>
        <w:t xml:space="preserve"> </w:t>
      </w:r>
    </w:p>
    <w:p w14:paraId="7441FE35" w14:textId="1F5E734B" w:rsidR="003D0280" w:rsidRDefault="003D0280">
      <w:pPr>
        <w:jc w:val="center"/>
        <w:rPr>
          <w:sz w:val="20"/>
          <w:szCs w:val="20"/>
        </w:rPr>
      </w:pPr>
    </w:p>
    <w:p w14:paraId="25E5A64F" w14:textId="796D34AB" w:rsidR="001521DE" w:rsidRPr="004A659A" w:rsidRDefault="006A5A4A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Conclusions</w:t>
      </w:r>
    </w:p>
    <w:p w14:paraId="7E749E75" w14:textId="77777777" w:rsidR="0028398A" w:rsidRPr="00C44A83" w:rsidRDefault="00D436A3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 xml:space="preserve"> </w:t>
      </w:r>
      <w:r w:rsidR="0028398A" w:rsidRPr="00C44A83">
        <w:rPr>
          <w:rFonts w:ascii="Arial" w:eastAsiaTheme="minorHAnsi" w:hAnsi="Arial" w:cstheme="minorBidi"/>
          <w:szCs w:val="22"/>
          <w:lang w:val="en-US" w:eastAsia="zh-CN"/>
        </w:rPr>
        <w:t xml:space="preserve">In the previous sections we made the following observations: </w:t>
      </w:r>
    </w:p>
    <w:p w14:paraId="5C166ED4" w14:textId="4339378C" w:rsidR="0028398A" w:rsidRDefault="0028398A" w:rsidP="0028398A">
      <w:pPr>
        <w:pStyle w:val="BodyText"/>
        <w:rPr>
          <w:b/>
          <w:bCs/>
        </w:rPr>
      </w:pPr>
      <w:r>
        <w:rPr>
          <w:rFonts w:ascii="Arial" w:eastAsiaTheme="minorHAnsi" w:hAnsi="Arial" w:cstheme="minorBidi"/>
          <w:bCs/>
          <w:szCs w:val="22"/>
          <w:lang w:val="en-US" w:eastAsia="zh-CN"/>
        </w:rPr>
        <w:fldChar w:fldCharType="begin"/>
      </w:r>
      <w:r>
        <w:rPr>
          <w:bCs/>
        </w:rPr>
        <w:instrText xml:space="preserve"> TOC \f O \n \h \z \t "Observation" \c </w:instrText>
      </w:r>
      <w:r>
        <w:rPr>
          <w:rFonts w:ascii="Arial" w:eastAsiaTheme="minorHAnsi" w:hAnsi="Arial" w:cstheme="minorBidi"/>
          <w:bCs/>
          <w:szCs w:val="22"/>
          <w:lang w:val="en-US" w:eastAsia="zh-CN"/>
        </w:rPr>
        <w:fldChar w:fldCharType="separate"/>
      </w:r>
      <w:r w:rsidR="00CE070F">
        <w:rPr>
          <w:rFonts w:ascii="Arial" w:eastAsiaTheme="minorHAnsi" w:hAnsi="Arial" w:cstheme="minorBidi"/>
          <w:b/>
          <w:noProof/>
          <w:szCs w:val="22"/>
          <w:lang w:val="en-US" w:eastAsia="zh-CN"/>
        </w:rPr>
        <w:t>No table of figures entries found.</w:t>
      </w:r>
      <w:r>
        <w:rPr>
          <w:b/>
          <w:bCs/>
        </w:rPr>
        <w:fldChar w:fldCharType="end"/>
      </w:r>
    </w:p>
    <w:p w14:paraId="63A6B4EC" w14:textId="77777777" w:rsidR="0028398A" w:rsidRPr="00C44A83" w:rsidRDefault="0028398A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>Based on the discussion in the previous sections we propose the following:</w:t>
      </w:r>
    </w:p>
    <w:p w14:paraId="54AE3D37" w14:textId="69A94F04" w:rsidR="00D12D9E" w:rsidRPr="00C52B46" w:rsidRDefault="0028398A" w:rsidP="00602E51">
      <w:pPr>
        <w:pStyle w:val="ListParagraph"/>
        <w:numPr>
          <w:ilvl w:val="0"/>
          <w:numId w:val="34"/>
        </w:numPr>
        <w:overflowPunct w:val="0"/>
        <w:autoSpaceDE w:val="0"/>
        <w:autoSpaceDN w:val="0"/>
        <w:adjustRightInd w:val="0"/>
        <w:rPr>
          <w:rFonts w:eastAsia="Yu Mincho"/>
          <w:b/>
          <w:bCs/>
          <w:sz w:val="18"/>
          <w:szCs w:val="18"/>
          <w:lang w:eastAsia="zh-CN"/>
        </w:rPr>
      </w:pPr>
      <w:r>
        <w:rPr>
          <w:rFonts w:ascii="Arial" w:eastAsiaTheme="minorHAnsi" w:hAnsi="Arial" w:cstheme="minorBidi"/>
          <w:bCs/>
          <w:sz w:val="20"/>
          <w:lang w:eastAsia="zh-CN"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rFonts w:ascii="Arial" w:eastAsiaTheme="minorHAnsi" w:hAnsi="Arial" w:cstheme="minorBidi"/>
          <w:bCs/>
          <w:sz w:val="20"/>
          <w:lang w:eastAsia="zh-CN"/>
        </w:rPr>
        <w:fldChar w:fldCharType="separate"/>
      </w:r>
      <w:r w:rsidR="00CE070F">
        <w:rPr>
          <w:rFonts w:ascii="Arial" w:eastAsiaTheme="minorHAnsi" w:hAnsi="Arial" w:cstheme="minorBidi"/>
          <w:b/>
          <w:noProof/>
          <w:sz w:val="20"/>
          <w:lang w:eastAsia="zh-CN"/>
        </w:rPr>
        <w:t>No table of figures entries found.</w:t>
      </w:r>
      <w:r>
        <w:rPr>
          <w:b/>
          <w:bCs/>
        </w:rPr>
        <w:fldChar w:fldCharType="end"/>
      </w:r>
    </w:p>
    <w:p w14:paraId="0A0689FD" w14:textId="66182EEF" w:rsidR="00635F1D" w:rsidRPr="00496ED5" w:rsidRDefault="00635F1D" w:rsidP="00635F1D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EA7A86F" w14:textId="77777777" w:rsidR="00905BE0" w:rsidRPr="00662DE5" w:rsidRDefault="00905BE0" w:rsidP="00133CFE">
      <w:pPr>
        <w:pBdr>
          <w:bottom w:val="single" w:sz="4" w:space="1" w:color="auto"/>
        </w:pBdr>
        <w:rPr>
          <w:rFonts w:ascii="Arial" w:hAnsi="Arial" w:cs="Arial"/>
          <w:sz w:val="20"/>
          <w:szCs w:val="20"/>
        </w:rPr>
      </w:pPr>
    </w:p>
    <w:p w14:paraId="4D05BFAD" w14:textId="6455AC9B" w:rsidR="00133CFE" w:rsidRPr="004A659A" w:rsidRDefault="00133CFE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References</w:t>
      </w:r>
    </w:p>
    <w:p w14:paraId="3EA00894" w14:textId="1F708A20" w:rsidR="00B53F21" w:rsidRDefault="00276E4D" w:rsidP="00823E04">
      <w:pPr>
        <w:rPr>
          <w:sz w:val="20"/>
          <w:szCs w:val="20"/>
        </w:rPr>
      </w:pPr>
      <w:r w:rsidRPr="00276E4D">
        <w:rPr>
          <w:sz w:val="20"/>
          <w:szCs w:val="20"/>
        </w:rPr>
        <w:t xml:space="preserve">[1] </w:t>
      </w:r>
      <w:r>
        <w:rPr>
          <w:sz w:val="20"/>
          <w:szCs w:val="20"/>
        </w:rPr>
        <w:tab/>
      </w:r>
      <w:r w:rsidR="00055DC1">
        <w:rPr>
          <w:rFonts w:hint="eastAsia"/>
          <w:sz w:val="20"/>
          <w:szCs w:val="20"/>
        </w:rPr>
        <w:t>R4-241</w:t>
      </w:r>
      <w:r w:rsidR="00341E6F">
        <w:rPr>
          <w:rFonts w:hint="eastAsia"/>
          <w:sz w:val="20"/>
          <w:szCs w:val="20"/>
        </w:rPr>
        <w:t>9782</w:t>
      </w:r>
      <w:r w:rsidR="00055DC1">
        <w:rPr>
          <w:rFonts w:hint="eastAsia"/>
          <w:sz w:val="20"/>
          <w:szCs w:val="20"/>
        </w:rPr>
        <w:t xml:space="preserve">, </w:t>
      </w:r>
      <w:r w:rsidR="00055DC1" w:rsidRPr="002208AD">
        <w:rPr>
          <w:sz w:val="20"/>
          <w:szCs w:val="20"/>
        </w:rPr>
        <w:t>Way Forward for [11</w:t>
      </w:r>
      <w:r w:rsidR="00341E6F">
        <w:rPr>
          <w:rFonts w:hint="eastAsia"/>
          <w:sz w:val="20"/>
          <w:szCs w:val="20"/>
        </w:rPr>
        <w:t>3</w:t>
      </w:r>
      <w:r w:rsidR="00055DC1" w:rsidRPr="002208AD">
        <w:rPr>
          <w:sz w:val="20"/>
          <w:szCs w:val="20"/>
        </w:rPr>
        <w:t>][3</w:t>
      </w:r>
      <w:r w:rsidR="00341E6F">
        <w:rPr>
          <w:rFonts w:hint="eastAsia"/>
          <w:sz w:val="20"/>
          <w:szCs w:val="20"/>
        </w:rPr>
        <w:t>20</w:t>
      </w:r>
      <w:r w:rsidR="00055DC1" w:rsidRPr="002208AD">
        <w:rPr>
          <w:sz w:val="20"/>
          <w:szCs w:val="20"/>
        </w:rPr>
        <w:t xml:space="preserve">] </w:t>
      </w:r>
      <w:proofErr w:type="spellStart"/>
      <w:r w:rsidR="00055DC1" w:rsidRPr="002208AD">
        <w:rPr>
          <w:sz w:val="20"/>
          <w:szCs w:val="20"/>
        </w:rPr>
        <w:t>FS_NR_demod_SCM</w:t>
      </w:r>
      <w:proofErr w:type="spellEnd"/>
      <w:r w:rsidR="00055DC1">
        <w:rPr>
          <w:rFonts w:hint="eastAsia"/>
          <w:sz w:val="20"/>
          <w:szCs w:val="20"/>
        </w:rPr>
        <w:t>, Nokia</w:t>
      </w:r>
    </w:p>
    <w:p w14:paraId="4A1031FD" w14:textId="472B5477" w:rsidR="002E6BFE" w:rsidRDefault="00C25A5A" w:rsidP="002E6BFE"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lastRenderedPageBreak/>
        <w:t>[2]</w:t>
      </w:r>
      <w:r>
        <w:rPr>
          <w:sz w:val="20"/>
          <w:szCs w:val="20"/>
        </w:rPr>
        <w:tab/>
      </w:r>
    </w:p>
    <w:p w14:paraId="14C6D5AA" w14:textId="5B1E4107" w:rsidR="007A6C6A" w:rsidRDefault="007A6C6A" w:rsidP="00823E04">
      <w:pPr>
        <w:rPr>
          <w:sz w:val="20"/>
          <w:szCs w:val="20"/>
        </w:rPr>
      </w:pPr>
    </w:p>
    <w:p w14:paraId="0913BB1C" w14:textId="0ADC0B4A" w:rsidR="00154954" w:rsidRPr="00662DE5" w:rsidRDefault="00276E4D" w:rsidP="00823E04">
      <w:pPr>
        <w:rPr>
          <w:sz w:val="20"/>
          <w:szCs w:val="20"/>
        </w:rPr>
      </w:pPr>
      <w:r>
        <w:rPr>
          <w:sz w:val="20"/>
          <w:szCs w:val="20"/>
        </w:rPr>
        <w:tab/>
      </w:r>
    </w:p>
    <w:sectPr w:rsidR="00154954" w:rsidRPr="00662DE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4.2.0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C7C92"/>
    <w:multiLevelType w:val="hybridMultilevel"/>
    <w:tmpl w:val="5AB8BB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AA5482"/>
    <w:multiLevelType w:val="hybridMultilevel"/>
    <w:tmpl w:val="8FDA1D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15A81"/>
    <w:multiLevelType w:val="hybridMultilevel"/>
    <w:tmpl w:val="BE204870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C42EF6"/>
    <w:multiLevelType w:val="hybridMultilevel"/>
    <w:tmpl w:val="D9D0A762"/>
    <w:lvl w:ilvl="0" w:tplc="2E48CB54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520" w:hanging="360"/>
      </w:pPr>
    </w:lvl>
    <w:lvl w:ilvl="2" w:tplc="2000001B" w:tentative="1">
      <w:start w:val="1"/>
      <w:numFmt w:val="lowerRoman"/>
      <w:lvlText w:val="%3."/>
      <w:lvlJc w:val="right"/>
      <w:pPr>
        <w:ind w:left="3240" w:hanging="180"/>
      </w:pPr>
    </w:lvl>
    <w:lvl w:ilvl="3" w:tplc="2000000F" w:tentative="1">
      <w:start w:val="1"/>
      <w:numFmt w:val="decimal"/>
      <w:lvlText w:val="%4."/>
      <w:lvlJc w:val="left"/>
      <w:pPr>
        <w:ind w:left="3960" w:hanging="360"/>
      </w:pPr>
    </w:lvl>
    <w:lvl w:ilvl="4" w:tplc="20000019" w:tentative="1">
      <w:start w:val="1"/>
      <w:numFmt w:val="lowerLetter"/>
      <w:lvlText w:val="%5."/>
      <w:lvlJc w:val="left"/>
      <w:pPr>
        <w:ind w:left="4680" w:hanging="360"/>
      </w:pPr>
    </w:lvl>
    <w:lvl w:ilvl="5" w:tplc="2000001B" w:tentative="1">
      <w:start w:val="1"/>
      <w:numFmt w:val="lowerRoman"/>
      <w:lvlText w:val="%6."/>
      <w:lvlJc w:val="right"/>
      <w:pPr>
        <w:ind w:left="5400" w:hanging="180"/>
      </w:pPr>
    </w:lvl>
    <w:lvl w:ilvl="6" w:tplc="2000000F" w:tentative="1">
      <w:start w:val="1"/>
      <w:numFmt w:val="decimal"/>
      <w:lvlText w:val="%7."/>
      <w:lvlJc w:val="left"/>
      <w:pPr>
        <w:ind w:left="6120" w:hanging="360"/>
      </w:pPr>
    </w:lvl>
    <w:lvl w:ilvl="7" w:tplc="20000019" w:tentative="1">
      <w:start w:val="1"/>
      <w:numFmt w:val="lowerLetter"/>
      <w:lvlText w:val="%8."/>
      <w:lvlJc w:val="left"/>
      <w:pPr>
        <w:ind w:left="6840" w:hanging="360"/>
      </w:pPr>
    </w:lvl>
    <w:lvl w:ilvl="8" w:tplc="2000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08416753"/>
    <w:multiLevelType w:val="hybridMultilevel"/>
    <w:tmpl w:val="39B2EA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114DC6"/>
    <w:multiLevelType w:val="hybridMultilevel"/>
    <w:tmpl w:val="6A965824"/>
    <w:lvl w:ilvl="0" w:tplc="AE0C7BB6">
      <w:start w:val="1"/>
      <w:numFmt w:val="lowerLetter"/>
      <w:lvlText w:val="(%1)"/>
      <w:lvlJc w:val="left"/>
      <w:pPr>
        <w:ind w:left="25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6" w15:restartNumberingAfterBreak="0">
    <w:nsid w:val="11870DB9"/>
    <w:multiLevelType w:val="hybridMultilevel"/>
    <w:tmpl w:val="374247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E71FF2"/>
    <w:multiLevelType w:val="hybridMultilevel"/>
    <w:tmpl w:val="5E122F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070209"/>
    <w:multiLevelType w:val="hybridMultilevel"/>
    <w:tmpl w:val="91BA0D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B92CFB"/>
    <w:multiLevelType w:val="hybridMultilevel"/>
    <w:tmpl w:val="FD2C3A88"/>
    <w:lvl w:ilvl="0" w:tplc="FFFFFFFF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C464D96"/>
    <w:multiLevelType w:val="hybridMultilevel"/>
    <w:tmpl w:val="7A5E05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44482D"/>
    <w:multiLevelType w:val="hybridMultilevel"/>
    <w:tmpl w:val="9C5CDB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297B96"/>
    <w:multiLevelType w:val="multilevel"/>
    <w:tmpl w:val="2B297B9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3" w15:restartNumberingAfterBreak="0">
    <w:nsid w:val="2B604059"/>
    <w:multiLevelType w:val="hybridMultilevel"/>
    <w:tmpl w:val="549E8912"/>
    <w:lvl w:ilvl="0" w:tplc="DCBEE9A8">
      <w:start w:val="1"/>
      <w:numFmt w:val="lowerLetter"/>
      <w:lvlText w:val="(%1)"/>
      <w:lvlJc w:val="left"/>
      <w:pPr>
        <w:ind w:left="54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120" w:hanging="360"/>
      </w:pPr>
    </w:lvl>
    <w:lvl w:ilvl="2" w:tplc="0409001B" w:tentative="1">
      <w:start w:val="1"/>
      <w:numFmt w:val="lowerRoman"/>
      <w:lvlText w:val="%3."/>
      <w:lvlJc w:val="right"/>
      <w:pPr>
        <w:ind w:left="6840" w:hanging="180"/>
      </w:pPr>
    </w:lvl>
    <w:lvl w:ilvl="3" w:tplc="0409000F" w:tentative="1">
      <w:start w:val="1"/>
      <w:numFmt w:val="decimal"/>
      <w:lvlText w:val="%4."/>
      <w:lvlJc w:val="left"/>
      <w:pPr>
        <w:ind w:left="7560" w:hanging="360"/>
      </w:pPr>
    </w:lvl>
    <w:lvl w:ilvl="4" w:tplc="04090019" w:tentative="1">
      <w:start w:val="1"/>
      <w:numFmt w:val="lowerLetter"/>
      <w:lvlText w:val="%5."/>
      <w:lvlJc w:val="left"/>
      <w:pPr>
        <w:ind w:left="8280" w:hanging="360"/>
      </w:pPr>
    </w:lvl>
    <w:lvl w:ilvl="5" w:tplc="0409001B" w:tentative="1">
      <w:start w:val="1"/>
      <w:numFmt w:val="lowerRoman"/>
      <w:lvlText w:val="%6."/>
      <w:lvlJc w:val="right"/>
      <w:pPr>
        <w:ind w:left="9000" w:hanging="180"/>
      </w:pPr>
    </w:lvl>
    <w:lvl w:ilvl="6" w:tplc="0409000F" w:tentative="1">
      <w:start w:val="1"/>
      <w:numFmt w:val="decimal"/>
      <w:lvlText w:val="%7."/>
      <w:lvlJc w:val="left"/>
      <w:pPr>
        <w:ind w:left="9720" w:hanging="360"/>
      </w:pPr>
    </w:lvl>
    <w:lvl w:ilvl="7" w:tplc="04090019" w:tentative="1">
      <w:start w:val="1"/>
      <w:numFmt w:val="lowerLetter"/>
      <w:lvlText w:val="%8."/>
      <w:lvlJc w:val="left"/>
      <w:pPr>
        <w:ind w:left="10440" w:hanging="360"/>
      </w:pPr>
    </w:lvl>
    <w:lvl w:ilvl="8" w:tplc="0409001B" w:tentative="1">
      <w:start w:val="1"/>
      <w:numFmt w:val="lowerRoman"/>
      <w:lvlText w:val="%9."/>
      <w:lvlJc w:val="right"/>
      <w:pPr>
        <w:ind w:left="11160" w:hanging="180"/>
      </w:pPr>
    </w:lvl>
  </w:abstractNum>
  <w:abstractNum w:abstractNumId="14" w15:restartNumberingAfterBreak="0">
    <w:nsid w:val="2B8C6804"/>
    <w:multiLevelType w:val="hybridMultilevel"/>
    <w:tmpl w:val="FD2C3A88"/>
    <w:lvl w:ilvl="0" w:tplc="315E52FC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2CE20BBB"/>
    <w:multiLevelType w:val="hybridMultilevel"/>
    <w:tmpl w:val="8EEA13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516C5A"/>
    <w:multiLevelType w:val="hybridMultilevel"/>
    <w:tmpl w:val="FC481A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4B5FA3"/>
    <w:multiLevelType w:val="hybridMultilevel"/>
    <w:tmpl w:val="699023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7758FB"/>
    <w:multiLevelType w:val="hybridMultilevel"/>
    <w:tmpl w:val="9DF42ECE"/>
    <w:lvl w:ilvl="0" w:tplc="04090001">
      <w:start w:val="1"/>
      <w:numFmt w:val="bullet"/>
      <w:lvlText w:val=""/>
      <w:lvlJc w:val="left"/>
      <w:pPr>
        <w:ind w:left="247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1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32" w:hanging="360"/>
      </w:pPr>
      <w:rPr>
        <w:rFonts w:ascii="Wingdings" w:hAnsi="Wingdings" w:hint="default"/>
      </w:rPr>
    </w:lvl>
  </w:abstractNum>
  <w:abstractNum w:abstractNumId="19" w15:restartNumberingAfterBreak="0">
    <w:nsid w:val="318B6F57"/>
    <w:multiLevelType w:val="hybridMultilevel"/>
    <w:tmpl w:val="4006A3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9C4B40"/>
    <w:multiLevelType w:val="hybridMultilevel"/>
    <w:tmpl w:val="F9F2576A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8086060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4C00642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90C2F22A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496247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36026C8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0CE4CA8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91C0A5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6E985C8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1" w15:restartNumberingAfterBreak="0">
    <w:nsid w:val="3820740F"/>
    <w:multiLevelType w:val="hybridMultilevel"/>
    <w:tmpl w:val="EA1825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C56D79"/>
    <w:multiLevelType w:val="hybridMultilevel"/>
    <w:tmpl w:val="6A965824"/>
    <w:lvl w:ilvl="0" w:tplc="FFFFFFFF">
      <w:start w:val="1"/>
      <w:numFmt w:val="lowerLetter"/>
      <w:lvlText w:val="(%1)"/>
      <w:lvlJc w:val="left"/>
      <w:pPr>
        <w:ind w:left="2520" w:hanging="360"/>
      </w:pPr>
      <w:rPr>
        <w:rFonts w:eastAsiaTheme="minorEastAsia" w:hint="default"/>
      </w:rPr>
    </w:lvl>
    <w:lvl w:ilvl="1" w:tplc="FFFFFFFF" w:tentative="1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3" w15:restartNumberingAfterBreak="0">
    <w:nsid w:val="3A5B00D9"/>
    <w:multiLevelType w:val="hybridMultilevel"/>
    <w:tmpl w:val="EADA5B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25" w15:restartNumberingAfterBreak="0">
    <w:nsid w:val="3B1D0C43"/>
    <w:multiLevelType w:val="hybridMultilevel"/>
    <w:tmpl w:val="4D80AD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E2A0F1D"/>
    <w:multiLevelType w:val="hybridMultilevel"/>
    <w:tmpl w:val="04A6BA16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FB66B31"/>
    <w:multiLevelType w:val="hybridMultilevel"/>
    <w:tmpl w:val="2F8469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2737DE6"/>
    <w:multiLevelType w:val="hybridMultilevel"/>
    <w:tmpl w:val="763E8C5C"/>
    <w:lvl w:ilvl="0" w:tplc="04090001">
      <w:start w:val="1"/>
      <w:numFmt w:val="bullet"/>
      <w:lvlText w:val=""/>
      <w:lvlJc w:val="left"/>
      <w:pPr>
        <w:ind w:left="241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78" w:hanging="360"/>
      </w:pPr>
      <w:rPr>
        <w:rFonts w:ascii="Wingdings" w:hAnsi="Wingdings" w:hint="default"/>
      </w:rPr>
    </w:lvl>
  </w:abstractNum>
  <w:abstractNum w:abstractNumId="29" w15:restartNumberingAfterBreak="0">
    <w:nsid w:val="48B209C6"/>
    <w:multiLevelType w:val="multilevel"/>
    <w:tmpl w:val="BA886A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900" w:hanging="54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0" w15:restartNumberingAfterBreak="0">
    <w:nsid w:val="4D283978"/>
    <w:multiLevelType w:val="hybridMultilevel"/>
    <w:tmpl w:val="0562D7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EB378B1"/>
    <w:multiLevelType w:val="hybridMultilevel"/>
    <w:tmpl w:val="E08AD1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101505E"/>
    <w:multiLevelType w:val="hybridMultilevel"/>
    <w:tmpl w:val="C5FE4F5C"/>
    <w:lvl w:ilvl="0" w:tplc="0F76663E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33" w15:restartNumberingAfterBreak="0">
    <w:nsid w:val="51AA26AD"/>
    <w:multiLevelType w:val="hybridMultilevel"/>
    <w:tmpl w:val="FD2C3A88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4" w15:restartNumberingAfterBreak="0">
    <w:nsid w:val="53535508"/>
    <w:multiLevelType w:val="hybridMultilevel"/>
    <w:tmpl w:val="F75412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48D683B"/>
    <w:multiLevelType w:val="multilevel"/>
    <w:tmpl w:val="548D683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7D66881"/>
    <w:multiLevelType w:val="hybridMultilevel"/>
    <w:tmpl w:val="6A965824"/>
    <w:lvl w:ilvl="0" w:tplc="FFFFFFFF">
      <w:start w:val="1"/>
      <w:numFmt w:val="lowerLetter"/>
      <w:lvlText w:val="(%1)"/>
      <w:lvlJc w:val="left"/>
      <w:pPr>
        <w:ind w:left="360" w:hanging="360"/>
      </w:pPr>
      <w:rPr>
        <w:rFonts w:eastAsiaTheme="min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58B73482"/>
    <w:multiLevelType w:val="hybridMultilevel"/>
    <w:tmpl w:val="C8F4B1F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8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39" w15:restartNumberingAfterBreak="0">
    <w:nsid w:val="5EBA52BB"/>
    <w:multiLevelType w:val="hybridMultilevel"/>
    <w:tmpl w:val="9C24B582"/>
    <w:lvl w:ilvl="0" w:tplc="A6E2BE92">
      <w:start w:val="1"/>
      <w:numFmt w:val="lowerLetter"/>
      <w:lvlText w:val="(%1)"/>
      <w:lvlJc w:val="left"/>
      <w:pPr>
        <w:ind w:left="26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30" w:hanging="360"/>
      </w:pPr>
    </w:lvl>
    <w:lvl w:ilvl="2" w:tplc="0409001B" w:tentative="1">
      <w:start w:val="1"/>
      <w:numFmt w:val="lowerRoman"/>
      <w:lvlText w:val="%3."/>
      <w:lvlJc w:val="right"/>
      <w:pPr>
        <w:ind w:left="4050" w:hanging="180"/>
      </w:pPr>
    </w:lvl>
    <w:lvl w:ilvl="3" w:tplc="0409000F" w:tentative="1">
      <w:start w:val="1"/>
      <w:numFmt w:val="decimal"/>
      <w:lvlText w:val="%4."/>
      <w:lvlJc w:val="left"/>
      <w:pPr>
        <w:ind w:left="4770" w:hanging="360"/>
      </w:pPr>
    </w:lvl>
    <w:lvl w:ilvl="4" w:tplc="04090019" w:tentative="1">
      <w:start w:val="1"/>
      <w:numFmt w:val="lowerLetter"/>
      <w:lvlText w:val="%5."/>
      <w:lvlJc w:val="left"/>
      <w:pPr>
        <w:ind w:left="5490" w:hanging="360"/>
      </w:pPr>
    </w:lvl>
    <w:lvl w:ilvl="5" w:tplc="0409001B" w:tentative="1">
      <w:start w:val="1"/>
      <w:numFmt w:val="lowerRoman"/>
      <w:lvlText w:val="%6."/>
      <w:lvlJc w:val="right"/>
      <w:pPr>
        <w:ind w:left="6210" w:hanging="180"/>
      </w:pPr>
    </w:lvl>
    <w:lvl w:ilvl="6" w:tplc="0409000F" w:tentative="1">
      <w:start w:val="1"/>
      <w:numFmt w:val="decimal"/>
      <w:lvlText w:val="%7."/>
      <w:lvlJc w:val="left"/>
      <w:pPr>
        <w:ind w:left="6930" w:hanging="360"/>
      </w:pPr>
    </w:lvl>
    <w:lvl w:ilvl="7" w:tplc="04090019" w:tentative="1">
      <w:start w:val="1"/>
      <w:numFmt w:val="lowerLetter"/>
      <w:lvlText w:val="%8."/>
      <w:lvlJc w:val="left"/>
      <w:pPr>
        <w:ind w:left="7650" w:hanging="360"/>
      </w:pPr>
    </w:lvl>
    <w:lvl w:ilvl="8" w:tplc="0409001B" w:tentative="1">
      <w:start w:val="1"/>
      <w:numFmt w:val="lowerRoman"/>
      <w:lvlText w:val="%9."/>
      <w:lvlJc w:val="right"/>
      <w:pPr>
        <w:ind w:left="8370" w:hanging="180"/>
      </w:pPr>
    </w:lvl>
  </w:abstractNum>
  <w:abstractNum w:abstractNumId="40" w15:restartNumberingAfterBreak="0">
    <w:nsid w:val="63E47635"/>
    <w:multiLevelType w:val="hybridMultilevel"/>
    <w:tmpl w:val="47002D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4236C22"/>
    <w:multiLevelType w:val="hybridMultilevel"/>
    <w:tmpl w:val="24622DF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6BB307F6"/>
    <w:multiLevelType w:val="hybridMultilevel"/>
    <w:tmpl w:val="8912EC7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C651D8A"/>
    <w:multiLevelType w:val="hybridMultilevel"/>
    <w:tmpl w:val="BB94C1AE"/>
    <w:lvl w:ilvl="0" w:tplc="040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44" w15:restartNumberingAfterBreak="0">
    <w:nsid w:val="6E2251E7"/>
    <w:multiLevelType w:val="hybridMultilevel"/>
    <w:tmpl w:val="6A965824"/>
    <w:lvl w:ilvl="0" w:tplc="FFFFFFFF">
      <w:start w:val="1"/>
      <w:numFmt w:val="lowerLetter"/>
      <w:lvlText w:val="(%1)"/>
      <w:lvlJc w:val="left"/>
      <w:pPr>
        <w:ind w:left="2520" w:hanging="360"/>
      </w:pPr>
      <w:rPr>
        <w:rFonts w:eastAsiaTheme="minorEastAsia" w:hint="default"/>
      </w:rPr>
    </w:lvl>
    <w:lvl w:ilvl="1" w:tplc="FFFFFFFF" w:tentative="1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45" w15:restartNumberingAfterBreak="0">
    <w:nsid w:val="6FC471CE"/>
    <w:multiLevelType w:val="hybridMultilevel"/>
    <w:tmpl w:val="9BACC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1657BA0"/>
    <w:multiLevelType w:val="hybridMultilevel"/>
    <w:tmpl w:val="D9588C6C"/>
    <w:lvl w:ilvl="0" w:tplc="04090001">
      <w:start w:val="1"/>
      <w:numFmt w:val="bullet"/>
      <w:lvlText w:val=""/>
      <w:lvlJc w:val="left"/>
      <w:pPr>
        <w:ind w:left="242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1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4" w:hanging="360"/>
      </w:pPr>
      <w:rPr>
        <w:rFonts w:ascii="Wingdings" w:hAnsi="Wingdings" w:hint="default"/>
      </w:rPr>
    </w:lvl>
  </w:abstractNum>
  <w:abstractNum w:abstractNumId="47" w15:restartNumberingAfterBreak="0">
    <w:nsid w:val="77555892"/>
    <w:multiLevelType w:val="hybridMultilevel"/>
    <w:tmpl w:val="2984242C"/>
    <w:lvl w:ilvl="0" w:tplc="08090001">
      <w:start w:val="1"/>
      <w:numFmt w:val="bullet"/>
      <w:lvlText w:val=""/>
      <w:lvlJc w:val="left"/>
      <w:pPr>
        <w:ind w:left="110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48" w15:restartNumberingAfterBreak="0">
    <w:nsid w:val="78745411"/>
    <w:multiLevelType w:val="hybridMultilevel"/>
    <w:tmpl w:val="6C686BE6"/>
    <w:lvl w:ilvl="0" w:tplc="B2307F3A">
      <w:start w:val="1"/>
      <w:numFmt w:val="lowerLetter"/>
      <w:lvlText w:val="(%1)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49" w15:restartNumberingAfterBreak="0">
    <w:nsid w:val="78C74AAA"/>
    <w:multiLevelType w:val="hybridMultilevel"/>
    <w:tmpl w:val="64B86D36"/>
    <w:lvl w:ilvl="0" w:tplc="5AE69472">
      <w:numFmt w:val="bullet"/>
      <w:lvlText w:val="-"/>
      <w:lvlJc w:val="left"/>
      <w:pPr>
        <w:ind w:left="420" w:hanging="420"/>
      </w:pPr>
      <w:rPr>
        <w:rFonts w:ascii="Calibri" w:eastAsia="SimSun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0" w15:restartNumberingAfterBreak="0">
    <w:nsid w:val="797B2777"/>
    <w:multiLevelType w:val="hybridMultilevel"/>
    <w:tmpl w:val="67FA7B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F1A6A2D"/>
    <w:multiLevelType w:val="hybridMultilevel"/>
    <w:tmpl w:val="C5EEF5D8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78944BC0">
      <w:start w:val="2"/>
      <w:numFmt w:val="bullet"/>
      <w:lvlText w:val="-"/>
      <w:lvlJc w:val="left"/>
      <w:pPr>
        <w:ind w:left="840" w:hanging="420"/>
      </w:pPr>
      <w:rPr>
        <w:rFonts w:ascii="Segoe UI" w:eastAsia="SimSun" w:hAnsi="Segoe UI" w:cs="Segoe UI" w:hint="default"/>
      </w:rPr>
    </w:lvl>
    <w:lvl w:ilvl="2" w:tplc="04090003">
      <w:start w:val="1"/>
      <w:numFmt w:val="bullet"/>
      <w:lvlText w:val="o"/>
      <w:lvlJc w:val="left"/>
      <w:pPr>
        <w:ind w:left="120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296933E">
      <w:numFmt w:val="bullet"/>
      <w:lvlText w:val="·"/>
      <w:lvlJc w:val="left"/>
      <w:pPr>
        <w:ind w:left="2100" w:hanging="420"/>
      </w:pPr>
      <w:rPr>
        <w:rFonts w:ascii="Times New Roman" w:eastAsia="Arial Unicode MS" w:hAnsi="Times New Roman" w:cs="Times New Roman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557936582">
    <w:abstractNumId w:val="38"/>
  </w:num>
  <w:num w:numId="2" w16cid:durableId="1833521762">
    <w:abstractNumId w:val="51"/>
  </w:num>
  <w:num w:numId="3" w16cid:durableId="1000931442">
    <w:abstractNumId w:val="24"/>
  </w:num>
  <w:num w:numId="4" w16cid:durableId="1350598418">
    <w:abstractNumId w:val="29"/>
  </w:num>
  <w:num w:numId="5" w16cid:durableId="1693796267">
    <w:abstractNumId w:val="37"/>
  </w:num>
  <w:num w:numId="6" w16cid:durableId="2031252050">
    <w:abstractNumId w:val="32"/>
  </w:num>
  <w:num w:numId="7" w16cid:durableId="978926159">
    <w:abstractNumId w:val="50"/>
  </w:num>
  <w:num w:numId="8" w16cid:durableId="557210981">
    <w:abstractNumId w:val="15"/>
  </w:num>
  <w:num w:numId="9" w16cid:durableId="981153026">
    <w:abstractNumId w:val="47"/>
  </w:num>
  <w:num w:numId="10" w16cid:durableId="1113863101">
    <w:abstractNumId w:val="26"/>
  </w:num>
  <w:num w:numId="11" w16cid:durableId="110320917">
    <w:abstractNumId w:val="2"/>
  </w:num>
  <w:num w:numId="12" w16cid:durableId="1747872262">
    <w:abstractNumId w:val="19"/>
  </w:num>
  <w:num w:numId="13" w16cid:durableId="359359884">
    <w:abstractNumId w:val="21"/>
  </w:num>
  <w:num w:numId="14" w16cid:durableId="403333045">
    <w:abstractNumId w:val="23"/>
  </w:num>
  <w:num w:numId="15" w16cid:durableId="1228688356">
    <w:abstractNumId w:val="6"/>
  </w:num>
  <w:num w:numId="16" w16cid:durableId="953443439">
    <w:abstractNumId w:val="28"/>
  </w:num>
  <w:num w:numId="17" w16cid:durableId="512109588">
    <w:abstractNumId w:val="18"/>
  </w:num>
  <w:num w:numId="18" w16cid:durableId="2122142672">
    <w:abstractNumId w:val="35"/>
  </w:num>
  <w:num w:numId="19" w16cid:durableId="1552959581">
    <w:abstractNumId w:val="49"/>
  </w:num>
  <w:num w:numId="20" w16cid:durableId="1788238639">
    <w:abstractNumId w:val="11"/>
  </w:num>
  <w:num w:numId="21" w16cid:durableId="1420253967">
    <w:abstractNumId w:val="10"/>
  </w:num>
  <w:num w:numId="22" w16cid:durableId="1380008547">
    <w:abstractNumId w:val="52"/>
  </w:num>
  <w:num w:numId="23" w16cid:durableId="258146917">
    <w:abstractNumId w:val="20"/>
  </w:num>
  <w:num w:numId="24" w16cid:durableId="1027605000">
    <w:abstractNumId w:val="7"/>
  </w:num>
  <w:num w:numId="25" w16cid:durableId="1615937244">
    <w:abstractNumId w:val="30"/>
  </w:num>
  <w:num w:numId="26" w16cid:durableId="161361808">
    <w:abstractNumId w:val="45"/>
  </w:num>
  <w:num w:numId="27" w16cid:durableId="1876119733">
    <w:abstractNumId w:val="46"/>
  </w:num>
  <w:num w:numId="28" w16cid:durableId="1397507574">
    <w:abstractNumId w:val="17"/>
  </w:num>
  <w:num w:numId="29" w16cid:durableId="1225604263">
    <w:abstractNumId w:val="0"/>
  </w:num>
  <w:num w:numId="30" w16cid:durableId="323165675">
    <w:abstractNumId w:val="43"/>
  </w:num>
  <w:num w:numId="31" w16cid:durableId="212041065">
    <w:abstractNumId w:val="12"/>
  </w:num>
  <w:num w:numId="32" w16cid:durableId="1245412095">
    <w:abstractNumId w:val="42"/>
  </w:num>
  <w:num w:numId="33" w16cid:durableId="981352218">
    <w:abstractNumId w:val="4"/>
  </w:num>
  <w:num w:numId="34" w16cid:durableId="44643348">
    <w:abstractNumId w:val="37"/>
  </w:num>
  <w:num w:numId="35" w16cid:durableId="1709917333">
    <w:abstractNumId w:val="31"/>
  </w:num>
  <w:num w:numId="36" w16cid:durableId="1419209599">
    <w:abstractNumId w:val="16"/>
  </w:num>
  <w:num w:numId="37" w16cid:durableId="1287002958">
    <w:abstractNumId w:val="25"/>
  </w:num>
  <w:num w:numId="38" w16cid:durableId="1255894876">
    <w:abstractNumId w:val="40"/>
  </w:num>
  <w:num w:numId="39" w16cid:durableId="1735931731">
    <w:abstractNumId w:val="8"/>
  </w:num>
  <w:num w:numId="40" w16cid:durableId="853156867">
    <w:abstractNumId w:val="27"/>
  </w:num>
  <w:num w:numId="41" w16cid:durableId="1408501264">
    <w:abstractNumId w:val="34"/>
  </w:num>
  <w:num w:numId="42" w16cid:durableId="1956252622">
    <w:abstractNumId w:val="1"/>
  </w:num>
  <w:num w:numId="43" w16cid:durableId="1879778081">
    <w:abstractNumId w:val="48"/>
  </w:num>
  <w:num w:numId="44" w16cid:durableId="1747342498">
    <w:abstractNumId w:val="14"/>
  </w:num>
  <w:num w:numId="45" w16cid:durableId="1368411617">
    <w:abstractNumId w:val="9"/>
  </w:num>
  <w:num w:numId="46" w16cid:durableId="1659916533">
    <w:abstractNumId w:val="33"/>
  </w:num>
  <w:num w:numId="47" w16cid:durableId="597059133">
    <w:abstractNumId w:val="13"/>
  </w:num>
  <w:num w:numId="48" w16cid:durableId="510263451">
    <w:abstractNumId w:val="5"/>
  </w:num>
  <w:num w:numId="49" w16cid:durableId="1710836173">
    <w:abstractNumId w:val="36"/>
  </w:num>
  <w:num w:numId="50" w16cid:durableId="1046297662">
    <w:abstractNumId w:val="39"/>
  </w:num>
  <w:num w:numId="51" w16cid:durableId="745105941">
    <w:abstractNumId w:val="41"/>
  </w:num>
  <w:num w:numId="52" w16cid:durableId="1839534634">
    <w:abstractNumId w:val="3"/>
  </w:num>
  <w:num w:numId="53" w16cid:durableId="1999647068">
    <w:abstractNumId w:val="22"/>
  </w:num>
  <w:num w:numId="54" w16cid:durableId="1570647509">
    <w:abstractNumId w:val="44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37A"/>
    <w:rsid w:val="000000C6"/>
    <w:rsid w:val="00000679"/>
    <w:rsid w:val="00000C4E"/>
    <w:rsid w:val="00001B15"/>
    <w:rsid w:val="00001E93"/>
    <w:rsid w:val="00003041"/>
    <w:rsid w:val="0000311A"/>
    <w:rsid w:val="000048C5"/>
    <w:rsid w:val="00004A1A"/>
    <w:rsid w:val="00004F5B"/>
    <w:rsid w:val="00004FDC"/>
    <w:rsid w:val="00005805"/>
    <w:rsid w:val="000069AB"/>
    <w:rsid w:val="00006A9F"/>
    <w:rsid w:val="00006C5F"/>
    <w:rsid w:val="00006F9A"/>
    <w:rsid w:val="00007090"/>
    <w:rsid w:val="00007103"/>
    <w:rsid w:val="0000748B"/>
    <w:rsid w:val="00007AC5"/>
    <w:rsid w:val="00007CFE"/>
    <w:rsid w:val="0001044D"/>
    <w:rsid w:val="000106C6"/>
    <w:rsid w:val="000112D9"/>
    <w:rsid w:val="00011585"/>
    <w:rsid w:val="00011AD7"/>
    <w:rsid w:val="00011CF4"/>
    <w:rsid w:val="00012A84"/>
    <w:rsid w:val="000132E6"/>
    <w:rsid w:val="00013900"/>
    <w:rsid w:val="00013CD7"/>
    <w:rsid w:val="000141DA"/>
    <w:rsid w:val="00014B25"/>
    <w:rsid w:val="00014BF6"/>
    <w:rsid w:val="00014C7B"/>
    <w:rsid w:val="00014F75"/>
    <w:rsid w:val="000153C7"/>
    <w:rsid w:val="00016501"/>
    <w:rsid w:val="00016A6C"/>
    <w:rsid w:val="00016E6C"/>
    <w:rsid w:val="000170DC"/>
    <w:rsid w:val="000172F1"/>
    <w:rsid w:val="0001774F"/>
    <w:rsid w:val="00017F17"/>
    <w:rsid w:val="00020C9E"/>
    <w:rsid w:val="00020FC2"/>
    <w:rsid w:val="00022D97"/>
    <w:rsid w:val="000230BA"/>
    <w:rsid w:val="000232F5"/>
    <w:rsid w:val="00024CA7"/>
    <w:rsid w:val="00024FB2"/>
    <w:rsid w:val="00025563"/>
    <w:rsid w:val="000260D7"/>
    <w:rsid w:val="000262D1"/>
    <w:rsid w:val="000265C9"/>
    <w:rsid w:val="00026AE6"/>
    <w:rsid w:val="00026C8E"/>
    <w:rsid w:val="00027512"/>
    <w:rsid w:val="00027858"/>
    <w:rsid w:val="00027A92"/>
    <w:rsid w:val="000300D8"/>
    <w:rsid w:val="0003048F"/>
    <w:rsid w:val="0003061F"/>
    <w:rsid w:val="00030A35"/>
    <w:rsid w:val="00030D8E"/>
    <w:rsid w:val="000310D6"/>
    <w:rsid w:val="000311E9"/>
    <w:rsid w:val="00031387"/>
    <w:rsid w:val="00031632"/>
    <w:rsid w:val="000316C6"/>
    <w:rsid w:val="00031DB6"/>
    <w:rsid w:val="0003224C"/>
    <w:rsid w:val="000329E9"/>
    <w:rsid w:val="0003314E"/>
    <w:rsid w:val="00033C02"/>
    <w:rsid w:val="00033FF0"/>
    <w:rsid w:val="00034352"/>
    <w:rsid w:val="0003448E"/>
    <w:rsid w:val="00034736"/>
    <w:rsid w:val="00034A28"/>
    <w:rsid w:val="00034D23"/>
    <w:rsid w:val="00035084"/>
    <w:rsid w:val="000355E7"/>
    <w:rsid w:val="00035D8B"/>
    <w:rsid w:val="00035E71"/>
    <w:rsid w:val="000364AC"/>
    <w:rsid w:val="00036F6D"/>
    <w:rsid w:val="00036FC6"/>
    <w:rsid w:val="000375CC"/>
    <w:rsid w:val="00037A6F"/>
    <w:rsid w:val="00040078"/>
    <w:rsid w:val="00040219"/>
    <w:rsid w:val="00040782"/>
    <w:rsid w:val="0004079F"/>
    <w:rsid w:val="00040DBE"/>
    <w:rsid w:val="0004157F"/>
    <w:rsid w:val="00041FFC"/>
    <w:rsid w:val="0004281E"/>
    <w:rsid w:val="00042BFB"/>
    <w:rsid w:val="00042E42"/>
    <w:rsid w:val="00042EDF"/>
    <w:rsid w:val="00042FDC"/>
    <w:rsid w:val="000435B9"/>
    <w:rsid w:val="00043634"/>
    <w:rsid w:val="0004371A"/>
    <w:rsid w:val="00043EB5"/>
    <w:rsid w:val="000440F1"/>
    <w:rsid w:val="00044148"/>
    <w:rsid w:val="00044498"/>
    <w:rsid w:val="0004490E"/>
    <w:rsid w:val="00044B72"/>
    <w:rsid w:val="00045772"/>
    <w:rsid w:val="00046623"/>
    <w:rsid w:val="0004682C"/>
    <w:rsid w:val="00046C0B"/>
    <w:rsid w:val="000474C6"/>
    <w:rsid w:val="00047659"/>
    <w:rsid w:val="00047D55"/>
    <w:rsid w:val="0005001A"/>
    <w:rsid w:val="000500A7"/>
    <w:rsid w:val="0005045F"/>
    <w:rsid w:val="00051460"/>
    <w:rsid w:val="000517A3"/>
    <w:rsid w:val="00051B00"/>
    <w:rsid w:val="00051B3B"/>
    <w:rsid w:val="00051F39"/>
    <w:rsid w:val="00052132"/>
    <w:rsid w:val="0005279C"/>
    <w:rsid w:val="000528DB"/>
    <w:rsid w:val="00052930"/>
    <w:rsid w:val="00052E25"/>
    <w:rsid w:val="000533DD"/>
    <w:rsid w:val="00053537"/>
    <w:rsid w:val="00053CE5"/>
    <w:rsid w:val="00054169"/>
    <w:rsid w:val="000543EC"/>
    <w:rsid w:val="00054529"/>
    <w:rsid w:val="0005478A"/>
    <w:rsid w:val="00055136"/>
    <w:rsid w:val="000554E5"/>
    <w:rsid w:val="000554F8"/>
    <w:rsid w:val="00055DC1"/>
    <w:rsid w:val="00055FF0"/>
    <w:rsid w:val="00056641"/>
    <w:rsid w:val="00056852"/>
    <w:rsid w:val="00056A94"/>
    <w:rsid w:val="00056E6B"/>
    <w:rsid w:val="00057DC2"/>
    <w:rsid w:val="00057ED9"/>
    <w:rsid w:val="00057F52"/>
    <w:rsid w:val="00060B39"/>
    <w:rsid w:val="00060CC3"/>
    <w:rsid w:val="00060E0B"/>
    <w:rsid w:val="00060EA3"/>
    <w:rsid w:val="00063150"/>
    <w:rsid w:val="00063E39"/>
    <w:rsid w:val="00064283"/>
    <w:rsid w:val="000644B7"/>
    <w:rsid w:val="000647E5"/>
    <w:rsid w:val="000648FD"/>
    <w:rsid w:val="00064B61"/>
    <w:rsid w:val="00064DCD"/>
    <w:rsid w:val="00064F69"/>
    <w:rsid w:val="000650E2"/>
    <w:rsid w:val="00065199"/>
    <w:rsid w:val="00065697"/>
    <w:rsid w:val="00066120"/>
    <w:rsid w:val="000662F7"/>
    <w:rsid w:val="000665C9"/>
    <w:rsid w:val="00067163"/>
    <w:rsid w:val="00067BC8"/>
    <w:rsid w:val="0007139E"/>
    <w:rsid w:val="00071A8E"/>
    <w:rsid w:val="000721C7"/>
    <w:rsid w:val="000728FA"/>
    <w:rsid w:val="000729A3"/>
    <w:rsid w:val="00072A6E"/>
    <w:rsid w:val="00072DD9"/>
    <w:rsid w:val="0007357C"/>
    <w:rsid w:val="000739FB"/>
    <w:rsid w:val="000747A6"/>
    <w:rsid w:val="00074C27"/>
    <w:rsid w:val="00074E56"/>
    <w:rsid w:val="00074F3D"/>
    <w:rsid w:val="0007545A"/>
    <w:rsid w:val="000762E4"/>
    <w:rsid w:val="00076C2D"/>
    <w:rsid w:val="00076EFD"/>
    <w:rsid w:val="00077010"/>
    <w:rsid w:val="0007741C"/>
    <w:rsid w:val="00077509"/>
    <w:rsid w:val="00077C8E"/>
    <w:rsid w:val="00080E08"/>
    <w:rsid w:val="0008128B"/>
    <w:rsid w:val="000816D7"/>
    <w:rsid w:val="0008273E"/>
    <w:rsid w:val="00082F21"/>
    <w:rsid w:val="00083DED"/>
    <w:rsid w:val="000846C8"/>
    <w:rsid w:val="00084EAF"/>
    <w:rsid w:val="000856D1"/>
    <w:rsid w:val="0008589A"/>
    <w:rsid w:val="000861D5"/>
    <w:rsid w:val="0008657F"/>
    <w:rsid w:val="0008679F"/>
    <w:rsid w:val="0008690A"/>
    <w:rsid w:val="00086F9C"/>
    <w:rsid w:val="0008768D"/>
    <w:rsid w:val="000901CD"/>
    <w:rsid w:val="0009077F"/>
    <w:rsid w:val="00090B71"/>
    <w:rsid w:val="000917AF"/>
    <w:rsid w:val="00091AAE"/>
    <w:rsid w:val="00091EBC"/>
    <w:rsid w:val="000925FB"/>
    <w:rsid w:val="00092823"/>
    <w:rsid w:val="000928C1"/>
    <w:rsid w:val="000928EA"/>
    <w:rsid w:val="000929EE"/>
    <w:rsid w:val="00092B08"/>
    <w:rsid w:val="00092D82"/>
    <w:rsid w:val="00093667"/>
    <w:rsid w:val="00093D6E"/>
    <w:rsid w:val="00094241"/>
    <w:rsid w:val="00094D53"/>
    <w:rsid w:val="00095A65"/>
    <w:rsid w:val="00095C0C"/>
    <w:rsid w:val="00096075"/>
    <w:rsid w:val="00096706"/>
    <w:rsid w:val="0009675B"/>
    <w:rsid w:val="000A085E"/>
    <w:rsid w:val="000A15E2"/>
    <w:rsid w:val="000A1D9A"/>
    <w:rsid w:val="000A21A8"/>
    <w:rsid w:val="000A233A"/>
    <w:rsid w:val="000A2523"/>
    <w:rsid w:val="000A29AA"/>
    <w:rsid w:val="000A2B47"/>
    <w:rsid w:val="000A2C63"/>
    <w:rsid w:val="000A2E4B"/>
    <w:rsid w:val="000A3504"/>
    <w:rsid w:val="000A383E"/>
    <w:rsid w:val="000A397F"/>
    <w:rsid w:val="000A4113"/>
    <w:rsid w:val="000A43B5"/>
    <w:rsid w:val="000A466E"/>
    <w:rsid w:val="000A4DF4"/>
    <w:rsid w:val="000A4F62"/>
    <w:rsid w:val="000A51CF"/>
    <w:rsid w:val="000A523E"/>
    <w:rsid w:val="000A547F"/>
    <w:rsid w:val="000A556C"/>
    <w:rsid w:val="000A64FC"/>
    <w:rsid w:val="000A72E3"/>
    <w:rsid w:val="000A7357"/>
    <w:rsid w:val="000A7FA1"/>
    <w:rsid w:val="000B022D"/>
    <w:rsid w:val="000B02E0"/>
    <w:rsid w:val="000B04CF"/>
    <w:rsid w:val="000B0756"/>
    <w:rsid w:val="000B0A69"/>
    <w:rsid w:val="000B0D39"/>
    <w:rsid w:val="000B0D9F"/>
    <w:rsid w:val="000B162C"/>
    <w:rsid w:val="000B18D7"/>
    <w:rsid w:val="000B1909"/>
    <w:rsid w:val="000B1B47"/>
    <w:rsid w:val="000B1E2A"/>
    <w:rsid w:val="000B3185"/>
    <w:rsid w:val="000B3A95"/>
    <w:rsid w:val="000B3DB6"/>
    <w:rsid w:val="000B4371"/>
    <w:rsid w:val="000B46C3"/>
    <w:rsid w:val="000B481C"/>
    <w:rsid w:val="000B4C5B"/>
    <w:rsid w:val="000B51FD"/>
    <w:rsid w:val="000B5E28"/>
    <w:rsid w:val="000B61F9"/>
    <w:rsid w:val="000B6EE3"/>
    <w:rsid w:val="000B71C1"/>
    <w:rsid w:val="000B7A1B"/>
    <w:rsid w:val="000B7A4C"/>
    <w:rsid w:val="000B7C7D"/>
    <w:rsid w:val="000C08AD"/>
    <w:rsid w:val="000C0A47"/>
    <w:rsid w:val="000C0AC6"/>
    <w:rsid w:val="000C0BB2"/>
    <w:rsid w:val="000C12ED"/>
    <w:rsid w:val="000C1704"/>
    <w:rsid w:val="000C1E8C"/>
    <w:rsid w:val="000C22DF"/>
    <w:rsid w:val="000C2864"/>
    <w:rsid w:val="000C2898"/>
    <w:rsid w:val="000C3449"/>
    <w:rsid w:val="000C3F89"/>
    <w:rsid w:val="000C4229"/>
    <w:rsid w:val="000C4254"/>
    <w:rsid w:val="000C4533"/>
    <w:rsid w:val="000C491C"/>
    <w:rsid w:val="000C49A8"/>
    <w:rsid w:val="000C4AC7"/>
    <w:rsid w:val="000C4D16"/>
    <w:rsid w:val="000C4D43"/>
    <w:rsid w:val="000C4E13"/>
    <w:rsid w:val="000C51D3"/>
    <w:rsid w:val="000C5B9C"/>
    <w:rsid w:val="000C6176"/>
    <w:rsid w:val="000C64AF"/>
    <w:rsid w:val="000C7E8E"/>
    <w:rsid w:val="000D0670"/>
    <w:rsid w:val="000D08BB"/>
    <w:rsid w:val="000D0C28"/>
    <w:rsid w:val="000D1287"/>
    <w:rsid w:val="000D13FF"/>
    <w:rsid w:val="000D1677"/>
    <w:rsid w:val="000D1B24"/>
    <w:rsid w:val="000D24E1"/>
    <w:rsid w:val="000D2DB0"/>
    <w:rsid w:val="000D3382"/>
    <w:rsid w:val="000D34EE"/>
    <w:rsid w:val="000D3628"/>
    <w:rsid w:val="000D37F4"/>
    <w:rsid w:val="000D3896"/>
    <w:rsid w:val="000D473C"/>
    <w:rsid w:val="000D4D1B"/>
    <w:rsid w:val="000D4E4C"/>
    <w:rsid w:val="000D5821"/>
    <w:rsid w:val="000D59C0"/>
    <w:rsid w:val="000D5AF1"/>
    <w:rsid w:val="000D5FAB"/>
    <w:rsid w:val="000D6627"/>
    <w:rsid w:val="000D7700"/>
    <w:rsid w:val="000D776A"/>
    <w:rsid w:val="000D7852"/>
    <w:rsid w:val="000D7F52"/>
    <w:rsid w:val="000E01EB"/>
    <w:rsid w:val="000E176C"/>
    <w:rsid w:val="000E17DD"/>
    <w:rsid w:val="000E2011"/>
    <w:rsid w:val="000E210B"/>
    <w:rsid w:val="000E2606"/>
    <w:rsid w:val="000E2C0C"/>
    <w:rsid w:val="000E2C70"/>
    <w:rsid w:val="000E4CB8"/>
    <w:rsid w:val="000E4CD8"/>
    <w:rsid w:val="000E4E9E"/>
    <w:rsid w:val="000E6069"/>
    <w:rsid w:val="000E65B0"/>
    <w:rsid w:val="000E669A"/>
    <w:rsid w:val="000E7215"/>
    <w:rsid w:val="000E743A"/>
    <w:rsid w:val="000E7488"/>
    <w:rsid w:val="000E76E6"/>
    <w:rsid w:val="000E7A5B"/>
    <w:rsid w:val="000E7AC9"/>
    <w:rsid w:val="000E7F9A"/>
    <w:rsid w:val="000F018E"/>
    <w:rsid w:val="000F0270"/>
    <w:rsid w:val="000F0CFD"/>
    <w:rsid w:val="000F0E13"/>
    <w:rsid w:val="000F10FB"/>
    <w:rsid w:val="000F14E1"/>
    <w:rsid w:val="000F197E"/>
    <w:rsid w:val="000F20B7"/>
    <w:rsid w:val="000F2A3C"/>
    <w:rsid w:val="000F2F82"/>
    <w:rsid w:val="000F30AF"/>
    <w:rsid w:val="000F40FC"/>
    <w:rsid w:val="000F423F"/>
    <w:rsid w:val="000F439D"/>
    <w:rsid w:val="000F4DD4"/>
    <w:rsid w:val="000F55BD"/>
    <w:rsid w:val="000F5DFB"/>
    <w:rsid w:val="000F5E7D"/>
    <w:rsid w:val="000F60AE"/>
    <w:rsid w:val="000F6C89"/>
    <w:rsid w:val="000F6F53"/>
    <w:rsid w:val="000F7255"/>
    <w:rsid w:val="000F76A3"/>
    <w:rsid w:val="000F7D26"/>
    <w:rsid w:val="00100D7C"/>
    <w:rsid w:val="001010B4"/>
    <w:rsid w:val="00101B1F"/>
    <w:rsid w:val="00101D68"/>
    <w:rsid w:val="001021E2"/>
    <w:rsid w:val="00102320"/>
    <w:rsid w:val="001024BE"/>
    <w:rsid w:val="0010253D"/>
    <w:rsid w:val="0010270C"/>
    <w:rsid w:val="00103380"/>
    <w:rsid w:val="001035DA"/>
    <w:rsid w:val="001035FD"/>
    <w:rsid w:val="001038CE"/>
    <w:rsid w:val="00103FC5"/>
    <w:rsid w:val="00104904"/>
    <w:rsid w:val="00104B99"/>
    <w:rsid w:val="001052D4"/>
    <w:rsid w:val="0010536C"/>
    <w:rsid w:val="001055EB"/>
    <w:rsid w:val="001058C8"/>
    <w:rsid w:val="00106570"/>
    <w:rsid w:val="00106714"/>
    <w:rsid w:val="00106F61"/>
    <w:rsid w:val="0010737C"/>
    <w:rsid w:val="001073F8"/>
    <w:rsid w:val="00107501"/>
    <w:rsid w:val="0010760D"/>
    <w:rsid w:val="00107801"/>
    <w:rsid w:val="00107829"/>
    <w:rsid w:val="00107B10"/>
    <w:rsid w:val="00107CD6"/>
    <w:rsid w:val="0011007D"/>
    <w:rsid w:val="00110817"/>
    <w:rsid w:val="001108FA"/>
    <w:rsid w:val="00110A46"/>
    <w:rsid w:val="00110E65"/>
    <w:rsid w:val="00110E6E"/>
    <w:rsid w:val="00111342"/>
    <w:rsid w:val="0011169A"/>
    <w:rsid w:val="001119DF"/>
    <w:rsid w:val="00111D42"/>
    <w:rsid w:val="00111E6A"/>
    <w:rsid w:val="0011318A"/>
    <w:rsid w:val="0011378A"/>
    <w:rsid w:val="001138AE"/>
    <w:rsid w:val="001138ED"/>
    <w:rsid w:val="00113E99"/>
    <w:rsid w:val="00113EF4"/>
    <w:rsid w:val="001140EC"/>
    <w:rsid w:val="00115E02"/>
    <w:rsid w:val="001160F0"/>
    <w:rsid w:val="00116402"/>
    <w:rsid w:val="00116470"/>
    <w:rsid w:val="00116839"/>
    <w:rsid w:val="00116B87"/>
    <w:rsid w:val="00116C4E"/>
    <w:rsid w:val="00116F4C"/>
    <w:rsid w:val="001174C3"/>
    <w:rsid w:val="00117CF3"/>
    <w:rsid w:val="00117D11"/>
    <w:rsid w:val="00117E96"/>
    <w:rsid w:val="001204BD"/>
    <w:rsid w:val="00120BE8"/>
    <w:rsid w:val="0012141A"/>
    <w:rsid w:val="0012221D"/>
    <w:rsid w:val="0012276C"/>
    <w:rsid w:val="00123056"/>
    <w:rsid w:val="0012392C"/>
    <w:rsid w:val="00123B2A"/>
    <w:rsid w:val="00123C35"/>
    <w:rsid w:val="00123EAE"/>
    <w:rsid w:val="0012446E"/>
    <w:rsid w:val="001251F3"/>
    <w:rsid w:val="00125497"/>
    <w:rsid w:val="00125681"/>
    <w:rsid w:val="00125D91"/>
    <w:rsid w:val="00126131"/>
    <w:rsid w:val="00126192"/>
    <w:rsid w:val="00127284"/>
    <w:rsid w:val="00127B8A"/>
    <w:rsid w:val="00127EF5"/>
    <w:rsid w:val="00127F67"/>
    <w:rsid w:val="00130A81"/>
    <w:rsid w:val="0013113A"/>
    <w:rsid w:val="0013278D"/>
    <w:rsid w:val="00133C52"/>
    <w:rsid w:val="00133CFE"/>
    <w:rsid w:val="00134030"/>
    <w:rsid w:val="001347D3"/>
    <w:rsid w:val="00134ADC"/>
    <w:rsid w:val="00134F64"/>
    <w:rsid w:val="00135593"/>
    <w:rsid w:val="00135A53"/>
    <w:rsid w:val="00136144"/>
    <w:rsid w:val="00136402"/>
    <w:rsid w:val="001368CD"/>
    <w:rsid w:val="001368E0"/>
    <w:rsid w:val="00136D31"/>
    <w:rsid w:val="00136DF7"/>
    <w:rsid w:val="001372AB"/>
    <w:rsid w:val="0013759B"/>
    <w:rsid w:val="00137826"/>
    <w:rsid w:val="00140024"/>
    <w:rsid w:val="00140570"/>
    <w:rsid w:val="00140BBC"/>
    <w:rsid w:val="001416DF"/>
    <w:rsid w:val="0014172C"/>
    <w:rsid w:val="0014174A"/>
    <w:rsid w:val="00141AF6"/>
    <w:rsid w:val="00141C3D"/>
    <w:rsid w:val="00141EFA"/>
    <w:rsid w:val="00143AA7"/>
    <w:rsid w:val="00143F50"/>
    <w:rsid w:val="001446BC"/>
    <w:rsid w:val="00144AF1"/>
    <w:rsid w:val="001450B3"/>
    <w:rsid w:val="001450D1"/>
    <w:rsid w:val="0014555E"/>
    <w:rsid w:val="00146127"/>
    <w:rsid w:val="00146754"/>
    <w:rsid w:val="001468DE"/>
    <w:rsid w:val="00146B96"/>
    <w:rsid w:val="001471FB"/>
    <w:rsid w:val="00147A7E"/>
    <w:rsid w:val="00147B1B"/>
    <w:rsid w:val="00147BF5"/>
    <w:rsid w:val="00150681"/>
    <w:rsid w:val="0015073C"/>
    <w:rsid w:val="00150C77"/>
    <w:rsid w:val="00150F0D"/>
    <w:rsid w:val="001515FE"/>
    <w:rsid w:val="001521DE"/>
    <w:rsid w:val="00152885"/>
    <w:rsid w:val="00152AEC"/>
    <w:rsid w:val="00152C5D"/>
    <w:rsid w:val="00153016"/>
    <w:rsid w:val="00153A2D"/>
    <w:rsid w:val="00153AE1"/>
    <w:rsid w:val="00153CAA"/>
    <w:rsid w:val="0015477B"/>
    <w:rsid w:val="00154954"/>
    <w:rsid w:val="00154A32"/>
    <w:rsid w:val="00154D4C"/>
    <w:rsid w:val="00154E47"/>
    <w:rsid w:val="00155681"/>
    <w:rsid w:val="00155986"/>
    <w:rsid w:val="00155B01"/>
    <w:rsid w:val="00155C35"/>
    <w:rsid w:val="00155E7F"/>
    <w:rsid w:val="00157954"/>
    <w:rsid w:val="00157F78"/>
    <w:rsid w:val="00160350"/>
    <w:rsid w:val="00160BEC"/>
    <w:rsid w:val="00160D75"/>
    <w:rsid w:val="00161283"/>
    <w:rsid w:val="001618A4"/>
    <w:rsid w:val="001621F7"/>
    <w:rsid w:val="00162213"/>
    <w:rsid w:val="0016236B"/>
    <w:rsid w:val="00162521"/>
    <w:rsid w:val="001625DD"/>
    <w:rsid w:val="001628A8"/>
    <w:rsid w:val="00163366"/>
    <w:rsid w:val="0016369E"/>
    <w:rsid w:val="00163F22"/>
    <w:rsid w:val="001643EF"/>
    <w:rsid w:val="0016443F"/>
    <w:rsid w:val="001644A0"/>
    <w:rsid w:val="001646C7"/>
    <w:rsid w:val="00164CDF"/>
    <w:rsid w:val="00164D59"/>
    <w:rsid w:val="0016501E"/>
    <w:rsid w:val="00165B61"/>
    <w:rsid w:val="00167468"/>
    <w:rsid w:val="00167BEA"/>
    <w:rsid w:val="00167CD7"/>
    <w:rsid w:val="00170FCE"/>
    <w:rsid w:val="001712F3"/>
    <w:rsid w:val="00171A46"/>
    <w:rsid w:val="0017200C"/>
    <w:rsid w:val="00172239"/>
    <w:rsid w:val="0017234B"/>
    <w:rsid w:val="0017258F"/>
    <w:rsid w:val="001726A1"/>
    <w:rsid w:val="00172B3B"/>
    <w:rsid w:val="00172EF5"/>
    <w:rsid w:val="00172F72"/>
    <w:rsid w:val="00173291"/>
    <w:rsid w:val="00174027"/>
    <w:rsid w:val="00174E6C"/>
    <w:rsid w:val="00174F73"/>
    <w:rsid w:val="001759AF"/>
    <w:rsid w:val="00176786"/>
    <w:rsid w:val="001768BA"/>
    <w:rsid w:val="00176A2C"/>
    <w:rsid w:val="0017737E"/>
    <w:rsid w:val="00177632"/>
    <w:rsid w:val="001778A7"/>
    <w:rsid w:val="001779DD"/>
    <w:rsid w:val="00177CFB"/>
    <w:rsid w:val="00180078"/>
    <w:rsid w:val="00180592"/>
    <w:rsid w:val="00180D4C"/>
    <w:rsid w:val="00180D88"/>
    <w:rsid w:val="00180FBC"/>
    <w:rsid w:val="0018124E"/>
    <w:rsid w:val="001816BC"/>
    <w:rsid w:val="00181C2E"/>
    <w:rsid w:val="00182EFE"/>
    <w:rsid w:val="0018313D"/>
    <w:rsid w:val="001831E2"/>
    <w:rsid w:val="00183A3D"/>
    <w:rsid w:val="00183C08"/>
    <w:rsid w:val="00184285"/>
    <w:rsid w:val="0018454F"/>
    <w:rsid w:val="0018466C"/>
    <w:rsid w:val="001866C7"/>
    <w:rsid w:val="00186ADE"/>
    <w:rsid w:val="00187330"/>
    <w:rsid w:val="00187342"/>
    <w:rsid w:val="0019099A"/>
    <w:rsid w:val="00190D8B"/>
    <w:rsid w:val="00191086"/>
    <w:rsid w:val="00192252"/>
    <w:rsid w:val="0019314F"/>
    <w:rsid w:val="001951CC"/>
    <w:rsid w:val="00195284"/>
    <w:rsid w:val="0019565B"/>
    <w:rsid w:val="001956AD"/>
    <w:rsid w:val="00195D0C"/>
    <w:rsid w:val="00195D7A"/>
    <w:rsid w:val="00196751"/>
    <w:rsid w:val="0019698B"/>
    <w:rsid w:val="00196CBA"/>
    <w:rsid w:val="00197112"/>
    <w:rsid w:val="00197861"/>
    <w:rsid w:val="00197BB3"/>
    <w:rsid w:val="00197E21"/>
    <w:rsid w:val="00197F65"/>
    <w:rsid w:val="001A0146"/>
    <w:rsid w:val="001A049C"/>
    <w:rsid w:val="001A0F1B"/>
    <w:rsid w:val="001A10B7"/>
    <w:rsid w:val="001A14E1"/>
    <w:rsid w:val="001A167D"/>
    <w:rsid w:val="001A2651"/>
    <w:rsid w:val="001A299B"/>
    <w:rsid w:val="001A2F94"/>
    <w:rsid w:val="001A3354"/>
    <w:rsid w:val="001A3705"/>
    <w:rsid w:val="001A3E98"/>
    <w:rsid w:val="001A56B3"/>
    <w:rsid w:val="001A589B"/>
    <w:rsid w:val="001A5E62"/>
    <w:rsid w:val="001A630F"/>
    <w:rsid w:val="001A6845"/>
    <w:rsid w:val="001A7171"/>
    <w:rsid w:val="001A7858"/>
    <w:rsid w:val="001A7EE6"/>
    <w:rsid w:val="001B0920"/>
    <w:rsid w:val="001B09A6"/>
    <w:rsid w:val="001B0C60"/>
    <w:rsid w:val="001B1160"/>
    <w:rsid w:val="001B11E7"/>
    <w:rsid w:val="001B12E4"/>
    <w:rsid w:val="001B1ED7"/>
    <w:rsid w:val="001B1FB9"/>
    <w:rsid w:val="001B29BA"/>
    <w:rsid w:val="001B2D06"/>
    <w:rsid w:val="001B2F61"/>
    <w:rsid w:val="001B3A2B"/>
    <w:rsid w:val="001B3B55"/>
    <w:rsid w:val="001B46AF"/>
    <w:rsid w:val="001B473D"/>
    <w:rsid w:val="001B4D95"/>
    <w:rsid w:val="001B549D"/>
    <w:rsid w:val="001B55BD"/>
    <w:rsid w:val="001B57F8"/>
    <w:rsid w:val="001B5B38"/>
    <w:rsid w:val="001B60E4"/>
    <w:rsid w:val="001B6116"/>
    <w:rsid w:val="001B65B8"/>
    <w:rsid w:val="001B66E6"/>
    <w:rsid w:val="001B6BA8"/>
    <w:rsid w:val="001B6F36"/>
    <w:rsid w:val="001B7770"/>
    <w:rsid w:val="001B7A72"/>
    <w:rsid w:val="001B7D0B"/>
    <w:rsid w:val="001C0347"/>
    <w:rsid w:val="001C06FC"/>
    <w:rsid w:val="001C0D17"/>
    <w:rsid w:val="001C0ED0"/>
    <w:rsid w:val="001C0F68"/>
    <w:rsid w:val="001C1092"/>
    <w:rsid w:val="001C15C7"/>
    <w:rsid w:val="001C1942"/>
    <w:rsid w:val="001C1A93"/>
    <w:rsid w:val="001C1AA5"/>
    <w:rsid w:val="001C24EE"/>
    <w:rsid w:val="001C2C7E"/>
    <w:rsid w:val="001C3576"/>
    <w:rsid w:val="001C3764"/>
    <w:rsid w:val="001C3819"/>
    <w:rsid w:val="001C384F"/>
    <w:rsid w:val="001C3989"/>
    <w:rsid w:val="001C4246"/>
    <w:rsid w:val="001C4730"/>
    <w:rsid w:val="001C4964"/>
    <w:rsid w:val="001C4DBB"/>
    <w:rsid w:val="001C4E69"/>
    <w:rsid w:val="001C5477"/>
    <w:rsid w:val="001C62F1"/>
    <w:rsid w:val="001C65AA"/>
    <w:rsid w:val="001C6E93"/>
    <w:rsid w:val="001C77C0"/>
    <w:rsid w:val="001D036F"/>
    <w:rsid w:val="001D0CC5"/>
    <w:rsid w:val="001D0D76"/>
    <w:rsid w:val="001D101E"/>
    <w:rsid w:val="001D139E"/>
    <w:rsid w:val="001D1AB5"/>
    <w:rsid w:val="001D1F8A"/>
    <w:rsid w:val="001D259A"/>
    <w:rsid w:val="001D2F0E"/>
    <w:rsid w:val="001D38DF"/>
    <w:rsid w:val="001D3B4D"/>
    <w:rsid w:val="001D3F71"/>
    <w:rsid w:val="001D4543"/>
    <w:rsid w:val="001D47D8"/>
    <w:rsid w:val="001D515E"/>
    <w:rsid w:val="001D5F74"/>
    <w:rsid w:val="001D6064"/>
    <w:rsid w:val="001D609F"/>
    <w:rsid w:val="001D6872"/>
    <w:rsid w:val="001D68F5"/>
    <w:rsid w:val="001D7471"/>
    <w:rsid w:val="001D76AA"/>
    <w:rsid w:val="001D7AED"/>
    <w:rsid w:val="001E0257"/>
    <w:rsid w:val="001E0F1A"/>
    <w:rsid w:val="001E10F6"/>
    <w:rsid w:val="001E1990"/>
    <w:rsid w:val="001E1BAA"/>
    <w:rsid w:val="001E28E6"/>
    <w:rsid w:val="001E3436"/>
    <w:rsid w:val="001E3565"/>
    <w:rsid w:val="001E37B6"/>
    <w:rsid w:val="001E3C52"/>
    <w:rsid w:val="001E3FCE"/>
    <w:rsid w:val="001E4342"/>
    <w:rsid w:val="001E4522"/>
    <w:rsid w:val="001E4620"/>
    <w:rsid w:val="001E46C4"/>
    <w:rsid w:val="001E4BD9"/>
    <w:rsid w:val="001E5304"/>
    <w:rsid w:val="001E564B"/>
    <w:rsid w:val="001E591A"/>
    <w:rsid w:val="001E5AB6"/>
    <w:rsid w:val="001E645A"/>
    <w:rsid w:val="001E659F"/>
    <w:rsid w:val="001E6B27"/>
    <w:rsid w:val="001E781C"/>
    <w:rsid w:val="001E7E38"/>
    <w:rsid w:val="001F0491"/>
    <w:rsid w:val="001F12B7"/>
    <w:rsid w:val="001F1588"/>
    <w:rsid w:val="001F1DDE"/>
    <w:rsid w:val="001F2055"/>
    <w:rsid w:val="001F3953"/>
    <w:rsid w:val="001F3B73"/>
    <w:rsid w:val="001F55CA"/>
    <w:rsid w:val="001F687F"/>
    <w:rsid w:val="001F6C6C"/>
    <w:rsid w:val="001F76EE"/>
    <w:rsid w:val="001F7964"/>
    <w:rsid w:val="001F7F3D"/>
    <w:rsid w:val="002003EF"/>
    <w:rsid w:val="00200B5A"/>
    <w:rsid w:val="00200F84"/>
    <w:rsid w:val="0020106F"/>
    <w:rsid w:val="0020183F"/>
    <w:rsid w:val="00201CF4"/>
    <w:rsid w:val="002022A2"/>
    <w:rsid w:val="002028EB"/>
    <w:rsid w:val="00202CFC"/>
    <w:rsid w:val="002032A3"/>
    <w:rsid w:val="0020426E"/>
    <w:rsid w:val="00204B03"/>
    <w:rsid w:val="00204B27"/>
    <w:rsid w:val="00204BFA"/>
    <w:rsid w:val="002050E4"/>
    <w:rsid w:val="0020514F"/>
    <w:rsid w:val="00205290"/>
    <w:rsid w:val="002055C3"/>
    <w:rsid w:val="00205BA4"/>
    <w:rsid w:val="00205CC6"/>
    <w:rsid w:val="00206693"/>
    <w:rsid w:val="00206FAB"/>
    <w:rsid w:val="002070DA"/>
    <w:rsid w:val="00207311"/>
    <w:rsid w:val="00207790"/>
    <w:rsid w:val="00207803"/>
    <w:rsid w:val="00207AAD"/>
    <w:rsid w:val="002106B6"/>
    <w:rsid w:val="002110D2"/>
    <w:rsid w:val="0021148E"/>
    <w:rsid w:val="00211B1A"/>
    <w:rsid w:val="00213042"/>
    <w:rsid w:val="002131C2"/>
    <w:rsid w:val="00214796"/>
    <w:rsid w:val="00216281"/>
    <w:rsid w:val="00216309"/>
    <w:rsid w:val="0021633A"/>
    <w:rsid w:val="00216FB8"/>
    <w:rsid w:val="002170C0"/>
    <w:rsid w:val="0021725D"/>
    <w:rsid w:val="0022008C"/>
    <w:rsid w:val="0022024B"/>
    <w:rsid w:val="00220918"/>
    <w:rsid w:val="00220DDE"/>
    <w:rsid w:val="002212AD"/>
    <w:rsid w:val="00221820"/>
    <w:rsid w:val="002221B5"/>
    <w:rsid w:val="0022235E"/>
    <w:rsid w:val="00222598"/>
    <w:rsid w:val="00223535"/>
    <w:rsid w:val="00223870"/>
    <w:rsid w:val="0022393B"/>
    <w:rsid w:val="00223C17"/>
    <w:rsid w:val="00223E3B"/>
    <w:rsid w:val="00223E7D"/>
    <w:rsid w:val="00223F79"/>
    <w:rsid w:val="0022400F"/>
    <w:rsid w:val="002240F3"/>
    <w:rsid w:val="002241E2"/>
    <w:rsid w:val="00224B4F"/>
    <w:rsid w:val="002259E6"/>
    <w:rsid w:val="00225D3F"/>
    <w:rsid w:val="00226310"/>
    <w:rsid w:val="002268DA"/>
    <w:rsid w:val="00227580"/>
    <w:rsid w:val="002300C3"/>
    <w:rsid w:val="00230498"/>
    <w:rsid w:val="00230C16"/>
    <w:rsid w:val="00230FA1"/>
    <w:rsid w:val="0023182E"/>
    <w:rsid w:val="00231CA5"/>
    <w:rsid w:val="00231DD2"/>
    <w:rsid w:val="002323BC"/>
    <w:rsid w:val="002329F4"/>
    <w:rsid w:val="00232DE7"/>
    <w:rsid w:val="00232E72"/>
    <w:rsid w:val="00232F77"/>
    <w:rsid w:val="00233102"/>
    <w:rsid w:val="002335E9"/>
    <w:rsid w:val="002338CD"/>
    <w:rsid w:val="00233C3E"/>
    <w:rsid w:val="00233E26"/>
    <w:rsid w:val="002345EA"/>
    <w:rsid w:val="00234693"/>
    <w:rsid w:val="00235114"/>
    <w:rsid w:val="00235969"/>
    <w:rsid w:val="00236634"/>
    <w:rsid w:val="00236C6D"/>
    <w:rsid w:val="00236F79"/>
    <w:rsid w:val="002372FA"/>
    <w:rsid w:val="002375C0"/>
    <w:rsid w:val="00237AC5"/>
    <w:rsid w:val="00237B38"/>
    <w:rsid w:val="00237E91"/>
    <w:rsid w:val="002400E9"/>
    <w:rsid w:val="0024037E"/>
    <w:rsid w:val="00240A11"/>
    <w:rsid w:val="00240F31"/>
    <w:rsid w:val="002412B3"/>
    <w:rsid w:val="00241947"/>
    <w:rsid w:val="002422AB"/>
    <w:rsid w:val="00242FCC"/>
    <w:rsid w:val="00243570"/>
    <w:rsid w:val="002438EE"/>
    <w:rsid w:val="00243B3D"/>
    <w:rsid w:val="00243CD1"/>
    <w:rsid w:val="002447F3"/>
    <w:rsid w:val="002450C8"/>
    <w:rsid w:val="0024590E"/>
    <w:rsid w:val="00246989"/>
    <w:rsid w:val="00246AD7"/>
    <w:rsid w:val="002474C0"/>
    <w:rsid w:val="002478FC"/>
    <w:rsid w:val="00247EBB"/>
    <w:rsid w:val="00251293"/>
    <w:rsid w:val="0025132F"/>
    <w:rsid w:val="00251657"/>
    <w:rsid w:val="00251B6E"/>
    <w:rsid w:val="00252289"/>
    <w:rsid w:val="002529E5"/>
    <w:rsid w:val="00252AE5"/>
    <w:rsid w:val="00252F4D"/>
    <w:rsid w:val="002537DB"/>
    <w:rsid w:val="00253819"/>
    <w:rsid w:val="00253E04"/>
    <w:rsid w:val="002540E8"/>
    <w:rsid w:val="002541BC"/>
    <w:rsid w:val="002546A8"/>
    <w:rsid w:val="002547B2"/>
    <w:rsid w:val="00254E92"/>
    <w:rsid w:val="0025510E"/>
    <w:rsid w:val="002552B8"/>
    <w:rsid w:val="00255507"/>
    <w:rsid w:val="00255D2D"/>
    <w:rsid w:val="0025675C"/>
    <w:rsid w:val="00256E56"/>
    <w:rsid w:val="00256E88"/>
    <w:rsid w:val="0025714F"/>
    <w:rsid w:val="00257839"/>
    <w:rsid w:val="00257B1B"/>
    <w:rsid w:val="00257EC1"/>
    <w:rsid w:val="00260261"/>
    <w:rsid w:val="0026039A"/>
    <w:rsid w:val="002604EA"/>
    <w:rsid w:val="0026069A"/>
    <w:rsid w:val="00260923"/>
    <w:rsid w:val="00260A05"/>
    <w:rsid w:val="00260CB4"/>
    <w:rsid w:val="00261802"/>
    <w:rsid w:val="00261BBF"/>
    <w:rsid w:val="00261EEC"/>
    <w:rsid w:val="00261F13"/>
    <w:rsid w:val="00261FB2"/>
    <w:rsid w:val="00262A84"/>
    <w:rsid w:val="00262C69"/>
    <w:rsid w:val="00263460"/>
    <w:rsid w:val="00263840"/>
    <w:rsid w:val="002638F3"/>
    <w:rsid w:val="002639FA"/>
    <w:rsid w:val="00263FE3"/>
    <w:rsid w:val="00264037"/>
    <w:rsid w:val="0026476A"/>
    <w:rsid w:val="0026478B"/>
    <w:rsid w:val="00264C7D"/>
    <w:rsid w:val="00264D2D"/>
    <w:rsid w:val="00264EA9"/>
    <w:rsid w:val="00264FBD"/>
    <w:rsid w:val="00265A3F"/>
    <w:rsid w:val="00265B02"/>
    <w:rsid w:val="00265F07"/>
    <w:rsid w:val="002664AF"/>
    <w:rsid w:val="00266672"/>
    <w:rsid w:val="002674D5"/>
    <w:rsid w:val="0026785B"/>
    <w:rsid w:val="0026795B"/>
    <w:rsid w:val="00270423"/>
    <w:rsid w:val="002707D1"/>
    <w:rsid w:val="00270F93"/>
    <w:rsid w:val="00271171"/>
    <w:rsid w:val="00271612"/>
    <w:rsid w:val="0027187D"/>
    <w:rsid w:val="002719FB"/>
    <w:rsid w:val="00271BA6"/>
    <w:rsid w:val="00272640"/>
    <w:rsid w:val="00272CDD"/>
    <w:rsid w:val="00272EEE"/>
    <w:rsid w:val="0027358A"/>
    <w:rsid w:val="00273D47"/>
    <w:rsid w:val="00273E5E"/>
    <w:rsid w:val="00275A5C"/>
    <w:rsid w:val="00275D8D"/>
    <w:rsid w:val="0027601F"/>
    <w:rsid w:val="00276041"/>
    <w:rsid w:val="0027652F"/>
    <w:rsid w:val="002766AB"/>
    <w:rsid w:val="0027687A"/>
    <w:rsid w:val="00276E4D"/>
    <w:rsid w:val="00276E72"/>
    <w:rsid w:val="00277A1C"/>
    <w:rsid w:val="00277B8A"/>
    <w:rsid w:val="00277BC2"/>
    <w:rsid w:val="00281127"/>
    <w:rsid w:val="00282518"/>
    <w:rsid w:val="002825A6"/>
    <w:rsid w:val="00282F3F"/>
    <w:rsid w:val="002836F2"/>
    <w:rsid w:val="0028398A"/>
    <w:rsid w:val="00283BA9"/>
    <w:rsid w:val="00283C57"/>
    <w:rsid w:val="00284753"/>
    <w:rsid w:val="00284A19"/>
    <w:rsid w:val="00284CAD"/>
    <w:rsid w:val="00284EBF"/>
    <w:rsid w:val="00285C96"/>
    <w:rsid w:val="002860D1"/>
    <w:rsid w:val="00286811"/>
    <w:rsid w:val="00287621"/>
    <w:rsid w:val="00287A13"/>
    <w:rsid w:val="00287BEE"/>
    <w:rsid w:val="00287E43"/>
    <w:rsid w:val="00287FE4"/>
    <w:rsid w:val="00290368"/>
    <w:rsid w:val="0029085F"/>
    <w:rsid w:val="002910DB"/>
    <w:rsid w:val="002912B2"/>
    <w:rsid w:val="0029130F"/>
    <w:rsid w:val="002920DF"/>
    <w:rsid w:val="00292D25"/>
    <w:rsid w:val="00292E34"/>
    <w:rsid w:val="002930ED"/>
    <w:rsid w:val="00293164"/>
    <w:rsid w:val="00293BFB"/>
    <w:rsid w:val="00293DF0"/>
    <w:rsid w:val="00293F4D"/>
    <w:rsid w:val="00294F12"/>
    <w:rsid w:val="00294FD9"/>
    <w:rsid w:val="00295009"/>
    <w:rsid w:val="002956F4"/>
    <w:rsid w:val="0029579A"/>
    <w:rsid w:val="00295F76"/>
    <w:rsid w:val="00296948"/>
    <w:rsid w:val="00297293"/>
    <w:rsid w:val="002974F9"/>
    <w:rsid w:val="0029787F"/>
    <w:rsid w:val="0029794C"/>
    <w:rsid w:val="00297D5B"/>
    <w:rsid w:val="002A0157"/>
    <w:rsid w:val="002A1870"/>
    <w:rsid w:val="002A213D"/>
    <w:rsid w:val="002A28EC"/>
    <w:rsid w:val="002A298E"/>
    <w:rsid w:val="002A37AA"/>
    <w:rsid w:val="002A3A39"/>
    <w:rsid w:val="002A40E8"/>
    <w:rsid w:val="002A4248"/>
    <w:rsid w:val="002A555C"/>
    <w:rsid w:val="002A5B3F"/>
    <w:rsid w:val="002A620F"/>
    <w:rsid w:val="002A67C5"/>
    <w:rsid w:val="002A69E1"/>
    <w:rsid w:val="002A6FED"/>
    <w:rsid w:val="002A70EB"/>
    <w:rsid w:val="002A799E"/>
    <w:rsid w:val="002A7CE2"/>
    <w:rsid w:val="002A7D08"/>
    <w:rsid w:val="002A7FCA"/>
    <w:rsid w:val="002B06E2"/>
    <w:rsid w:val="002B093F"/>
    <w:rsid w:val="002B09B1"/>
    <w:rsid w:val="002B0A4A"/>
    <w:rsid w:val="002B0B50"/>
    <w:rsid w:val="002B0BB2"/>
    <w:rsid w:val="002B0CE3"/>
    <w:rsid w:val="002B134E"/>
    <w:rsid w:val="002B1727"/>
    <w:rsid w:val="002B18A4"/>
    <w:rsid w:val="002B1EAA"/>
    <w:rsid w:val="002B1F82"/>
    <w:rsid w:val="002B22A4"/>
    <w:rsid w:val="002B270C"/>
    <w:rsid w:val="002B2967"/>
    <w:rsid w:val="002B2A5C"/>
    <w:rsid w:val="002B2B3E"/>
    <w:rsid w:val="002B2B47"/>
    <w:rsid w:val="002B2BCA"/>
    <w:rsid w:val="002B381A"/>
    <w:rsid w:val="002B392E"/>
    <w:rsid w:val="002B4423"/>
    <w:rsid w:val="002B473F"/>
    <w:rsid w:val="002B4B30"/>
    <w:rsid w:val="002B538D"/>
    <w:rsid w:val="002B543C"/>
    <w:rsid w:val="002B589C"/>
    <w:rsid w:val="002B5DB0"/>
    <w:rsid w:val="002B6841"/>
    <w:rsid w:val="002B68F9"/>
    <w:rsid w:val="002B700D"/>
    <w:rsid w:val="002B7A65"/>
    <w:rsid w:val="002B7C74"/>
    <w:rsid w:val="002B7E13"/>
    <w:rsid w:val="002C0063"/>
    <w:rsid w:val="002C0100"/>
    <w:rsid w:val="002C0DF0"/>
    <w:rsid w:val="002C1074"/>
    <w:rsid w:val="002C1CD0"/>
    <w:rsid w:val="002C20D8"/>
    <w:rsid w:val="002C242C"/>
    <w:rsid w:val="002C2883"/>
    <w:rsid w:val="002C2BA7"/>
    <w:rsid w:val="002C30D9"/>
    <w:rsid w:val="002C31A7"/>
    <w:rsid w:val="002C365C"/>
    <w:rsid w:val="002C46D5"/>
    <w:rsid w:val="002C5533"/>
    <w:rsid w:val="002C571E"/>
    <w:rsid w:val="002C5A80"/>
    <w:rsid w:val="002C6EDE"/>
    <w:rsid w:val="002C70FC"/>
    <w:rsid w:val="002D026F"/>
    <w:rsid w:val="002D0BE3"/>
    <w:rsid w:val="002D1019"/>
    <w:rsid w:val="002D1796"/>
    <w:rsid w:val="002D1C98"/>
    <w:rsid w:val="002D1CB7"/>
    <w:rsid w:val="002D1D1D"/>
    <w:rsid w:val="002D2B7C"/>
    <w:rsid w:val="002D2C19"/>
    <w:rsid w:val="002D33E5"/>
    <w:rsid w:val="002D376F"/>
    <w:rsid w:val="002D3977"/>
    <w:rsid w:val="002D3B33"/>
    <w:rsid w:val="002D3B79"/>
    <w:rsid w:val="002D3EC5"/>
    <w:rsid w:val="002D42E6"/>
    <w:rsid w:val="002D453C"/>
    <w:rsid w:val="002D50E8"/>
    <w:rsid w:val="002D565B"/>
    <w:rsid w:val="002D5A03"/>
    <w:rsid w:val="002D5B4C"/>
    <w:rsid w:val="002D606D"/>
    <w:rsid w:val="002D70D5"/>
    <w:rsid w:val="002D74E8"/>
    <w:rsid w:val="002D75C9"/>
    <w:rsid w:val="002D7B56"/>
    <w:rsid w:val="002D7B9E"/>
    <w:rsid w:val="002D7C8B"/>
    <w:rsid w:val="002E061C"/>
    <w:rsid w:val="002E0977"/>
    <w:rsid w:val="002E09E1"/>
    <w:rsid w:val="002E12B2"/>
    <w:rsid w:val="002E1865"/>
    <w:rsid w:val="002E1909"/>
    <w:rsid w:val="002E2D32"/>
    <w:rsid w:val="002E2DB3"/>
    <w:rsid w:val="002E3003"/>
    <w:rsid w:val="002E3142"/>
    <w:rsid w:val="002E32F2"/>
    <w:rsid w:val="002E361F"/>
    <w:rsid w:val="002E3722"/>
    <w:rsid w:val="002E3968"/>
    <w:rsid w:val="002E44CC"/>
    <w:rsid w:val="002E5042"/>
    <w:rsid w:val="002E5062"/>
    <w:rsid w:val="002E5D92"/>
    <w:rsid w:val="002E6003"/>
    <w:rsid w:val="002E64B4"/>
    <w:rsid w:val="002E6AFA"/>
    <w:rsid w:val="002E6BFE"/>
    <w:rsid w:val="002E722E"/>
    <w:rsid w:val="002E728D"/>
    <w:rsid w:val="002E74CD"/>
    <w:rsid w:val="002E799F"/>
    <w:rsid w:val="002F0697"/>
    <w:rsid w:val="002F1400"/>
    <w:rsid w:val="002F16B0"/>
    <w:rsid w:val="002F1FE5"/>
    <w:rsid w:val="002F210D"/>
    <w:rsid w:val="002F2ABA"/>
    <w:rsid w:val="002F2C33"/>
    <w:rsid w:val="002F2E00"/>
    <w:rsid w:val="002F307E"/>
    <w:rsid w:val="002F3422"/>
    <w:rsid w:val="002F3A9C"/>
    <w:rsid w:val="002F3C5E"/>
    <w:rsid w:val="002F3DEA"/>
    <w:rsid w:val="002F3E07"/>
    <w:rsid w:val="002F3FBE"/>
    <w:rsid w:val="002F4286"/>
    <w:rsid w:val="002F4381"/>
    <w:rsid w:val="002F43E9"/>
    <w:rsid w:val="002F4820"/>
    <w:rsid w:val="002F497E"/>
    <w:rsid w:val="002F4E5C"/>
    <w:rsid w:val="002F4EE5"/>
    <w:rsid w:val="002F4F9C"/>
    <w:rsid w:val="002F57CA"/>
    <w:rsid w:val="002F59A3"/>
    <w:rsid w:val="002F5E9B"/>
    <w:rsid w:val="002F6793"/>
    <w:rsid w:val="002F71D3"/>
    <w:rsid w:val="002F7363"/>
    <w:rsid w:val="0030004D"/>
    <w:rsid w:val="00300353"/>
    <w:rsid w:val="0030071A"/>
    <w:rsid w:val="00300A65"/>
    <w:rsid w:val="00300A9A"/>
    <w:rsid w:val="00300ED5"/>
    <w:rsid w:val="003013F8"/>
    <w:rsid w:val="00301A56"/>
    <w:rsid w:val="00302A2D"/>
    <w:rsid w:val="0030336E"/>
    <w:rsid w:val="003038D8"/>
    <w:rsid w:val="00303989"/>
    <w:rsid w:val="00303CB0"/>
    <w:rsid w:val="00303CF1"/>
    <w:rsid w:val="0030435E"/>
    <w:rsid w:val="0030480F"/>
    <w:rsid w:val="00304FED"/>
    <w:rsid w:val="00305126"/>
    <w:rsid w:val="0030553B"/>
    <w:rsid w:val="003057C9"/>
    <w:rsid w:val="00306409"/>
    <w:rsid w:val="0030724B"/>
    <w:rsid w:val="00307296"/>
    <w:rsid w:val="00307304"/>
    <w:rsid w:val="00307D5B"/>
    <w:rsid w:val="00310253"/>
    <w:rsid w:val="003104D4"/>
    <w:rsid w:val="00310A48"/>
    <w:rsid w:val="00311235"/>
    <w:rsid w:val="00311A46"/>
    <w:rsid w:val="00312183"/>
    <w:rsid w:val="00312A32"/>
    <w:rsid w:val="003132F4"/>
    <w:rsid w:val="003139B8"/>
    <w:rsid w:val="00314B5C"/>
    <w:rsid w:val="0031512C"/>
    <w:rsid w:val="003153A7"/>
    <w:rsid w:val="00315C7B"/>
    <w:rsid w:val="00315D78"/>
    <w:rsid w:val="00316828"/>
    <w:rsid w:val="003177D9"/>
    <w:rsid w:val="00317883"/>
    <w:rsid w:val="00317965"/>
    <w:rsid w:val="00317EE2"/>
    <w:rsid w:val="00320D93"/>
    <w:rsid w:val="00322B53"/>
    <w:rsid w:val="00322D93"/>
    <w:rsid w:val="0032336C"/>
    <w:rsid w:val="00323839"/>
    <w:rsid w:val="00323E74"/>
    <w:rsid w:val="00323EE0"/>
    <w:rsid w:val="0032405E"/>
    <w:rsid w:val="00324359"/>
    <w:rsid w:val="0032486C"/>
    <w:rsid w:val="003249EF"/>
    <w:rsid w:val="00325B6D"/>
    <w:rsid w:val="00326506"/>
    <w:rsid w:val="00330273"/>
    <w:rsid w:val="003304C2"/>
    <w:rsid w:val="00330558"/>
    <w:rsid w:val="003308AC"/>
    <w:rsid w:val="003313B0"/>
    <w:rsid w:val="003316D4"/>
    <w:rsid w:val="00331A58"/>
    <w:rsid w:val="003322CD"/>
    <w:rsid w:val="00333358"/>
    <w:rsid w:val="003336FD"/>
    <w:rsid w:val="00333804"/>
    <w:rsid w:val="00333859"/>
    <w:rsid w:val="00333D20"/>
    <w:rsid w:val="003343B4"/>
    <w:rsid w:val="0033462E"/>
    <w:rsid w:val="003347DF"/>
    <w:rsid w:val="00334C6B"/>
    <w:rsid w:val="00334DF9"/>
    <w:rsid w:val="003360C6"/>
    <w:rsid w:val="003369A2"/>
    <w:rsid w:val="00336E36"/>
    <w:rsid w:val="00336F9F"/>
    <w:rsid w:val="00337079"/>
    <w:rsid w:val="0033713D"/>
    <w:rsid w:val="0034011A"/>
    <w:rsid w:val="0034038F"/>
    <w:rsid w:val="00340A09"/>
    <w:rsid w:val="00341E6F"/>
    <w:rsid w:val="00341F01"/>
    <w:rsid w:val="00342E8F"/>
    <w:rsid w:val="0034311E"/>
    <w:rsid w:val="00343772"/>
    <w:rsid w:val="00343820"/>
    <w:rsid w:val="00343D95"/>
    <w:rsid w:val="0034405D"/>
    <w:rsid w:val="0034425A"/>
    <w:rsid w:val="003449A2"/>
    <w:rsid w:val="00345461"/>
    <w:rsid w:val="00345AD8"/>
    <w:rsid w:val="00345ADF"/>
    <w:rsid w:val="00345C08"/>
    <w:rsid w:val="003468A9"/>
    <w:rsid w:val="003469C5"/>
    <w:rsid w:val="00346DDB"/>
    <w:rsid w:val="003471C1"/>
    <w:rsid w:val="0034740E"/>
    <w:rsid w:val="00347878"/>
    <w:rsid w:val="00347B59"/>
    <w:rsid w:val="00347E6D"/>
    <w:rsid w:val="00347FF0"/>
    <w:rsid w:val="00350DB3"/>
    <w:rsid w:val="00350F14"/>
    <w:rsid w:val="0035135A"/>
    <w:rsid w:val="00351573"/>
    <w:rsid w:val="00351589"/>
    <w:rsid w:val="00351832"/>
    <w:rsid w:val="00351A05"/>
    <w:rsid w:val="00351BAC"/>
    <w:rsid w:val="00351E07"/>
    <w:rsid w:val="00351E70"/>
    <w:rsid w:val="00351F97"/>
    <w:rsid w:val="003524FF"/>
    <w:rsid w:val="003532A3"/>
    <w:rsid w:val="00353743"/>
    <w:rsid w:val="00353F9C"/>
    <w:rsid w:val="00354363"/>
    <w:rsid w:val="003544D7"/>
    <w:rsid w:val="00354DBF"/>
    <w:rsid w:val="00356882"/>
    <w:rsid w:val="00356B19"/>
    <w:rsid w:val="00356CCF"/>
    <w:rsid w:val="003571CF"/>
    <w:rsid w:val="0035793F"/>
    <w:rsid w:val="0035796A"/>
    <w:rsid w:val="003579F4"/>
    <w:rsid w:val="00357DD5"/>
    <w:rsid w:val="00357EF4"/>
    <w:rsid w:val="00360145"/>
    <w:rsid w:val="00360314"/>
    <w:rsid w:val="003605D6"/>
    <w:rsid w:val="00360688"/>
    <w:rsid w:val="00360884"/>
    <w:rsid w:val="00360B30"/>
    <w:rsid w:val="00361467"/>
    <w:rsid w:val="0036219F"/>
    <w:rsid w:val="0036246C"/>
    <w:rsid w:val="003624F4"/>
    <w:rsid w:val="003628E8"/>
    <w:rsid w:val="00362B63"/>
    <w:rsid w:val="0036467E"/>
    <w:rsid w:val="00364D00"/>
    <w:rsid w:val="003650E1"/>
    <w:rsid w:val="0036529A"/>
    <w:rsid w:val="00365CFF"/>
    <w:rsid w:val="00365D91"/>
    <w:rsid w:val="00365FAC"/>
    <w:rsid w:val="003664C2"/>
    <w:rsid w:val="0037024A"/>
    <w:rsid w:val="00371535"/>
    <w:rsid w:val="00371A5A"/>
    <w:rsid w:val="00371EFA"/>
    <w:rsid w:val="00371F4D"/>
    <w:rsid w:val="00371F70"/>
    <w:rsid w:val="00372375"/>
    <w:rsid w:val="00372E1F"/>
    <w:rsid w:val="00372E37"/>
    <w:rsid w:val="00372F3D"/>
    <w:rsid w:val="00373465"/>
    <w:rsid w:val="003735BF"/>
    <w:rsid w:val="00373AFF"/>
    <w:rsid w:val="00374E3A"/>
    <w:rsid w:val="003754A3"/>
    <w:rsid w:val="00375729"/>
    <w:rsid w:val="003760CD"/>
    <w:rsid w:val="0037647B"/>
    <w:rsid w:val="003771FC"/>
    <w:rsid w:val="00377423"/>
    <w:rsid w:val="00377917"/>
    <w:rsid w:val="00377C06"/>
    <w:rsid w:val="003802A9"/>
    <w:rsid w:val="0038078E"/>
    <w:rsid w:val="00380C55"/>
    <w:rsid w:val="003835D3"/>
    <w:rsid w:val="00384A45"/>
    <w:rsid w:val="00384D12"/>
    <w:rsid w:val="003853D6"/>
    <w:rsid w:val="00385E3A"/>
    <w:rsid w:val="003860CB"/>
    <w:rsid w:val="003863DB"/>
    <w:rsid w:val="00386DAB"/>
    <w:rsid w:val="00386F6F"/>
    <w:rsid w:val="00387616"/>
    <w:rsid w:val="00387A4D"/>
    <w:rsid w:val="00387E94"/>
    <w:rsid w:val="0039027B"/>
    <w:rsid w:val="003903CB"/>
    <w:rsid w:val="00390696"/>
    <w:rsid w:val="0039096B"/>
    <w:rsid w:val="00390C01"/>
    <w:rsid w:val="0039125B"/>
    <w:rsid w:val="003912B1"/>
    <w:rsid w:val="00391473"/>
    <w:rsid w:val="00391795"/>
    <w:rsid w:val="00391C81"/>
    <w:rsid w:val="00392B32"/>
    <w:rsid w:val="00392C41"/>
    <w:rsid w:val="0039342D"/>
    <w:rsid w:val="00393622"/>
    <w:rsid w:val="00393B36"/>
    <w:rsid w:val="00393BEF"/>
    <w:rsid w:val="003940D4"/>
    <w:rsid w:val="00394B35"/>
    <w:rsid w:val="00394D75"/>
    <w:rsid w:val="00394EF7"/>
    <w:rsid w:val="00394F9A"/>
    <w:rsid w:val="00395E70"/>
    <w:rsid w:val="0039615F"/>
    <w:rsid w:val="003973EC"/>
    <w:rsid w:val="003A00B9"/>
    <w:rsid w:val="003A0ABD"/>
    <w:rsid w:val="003A0C30"/>
    <w:rsid w:val="003A0F58"/>
    <w:rsid w:val="003A109F"/>
    <w:rsid w:val="003A238A"/>
    <w:rsid w:val="003A23ED"/>
    <w:rsid w:val="003A2BB0"/>
    <w:rsid w:val="003A3221"/>
    <w:rsid w:val="003A3A0D"/>
    <w:rsid w:val="003A5C5C"/>
    <w:rsid w:val="003A62C1"/>
    <w:rsid w:val="003A6794"/>
    <w:rsid w:val="003A6DBA"/>
    <w:rsid w:val="003A6EBB"/>
    <w:rsid w:val="003A6ED6"/>
    <w:rsid w:val="003A7693"/>
    <w:rsid w:val="003A7768"/>
    <w:rsid w:val="003B0AC4"/>
    <w:rsid w:val="003B0D6E"/>
    <w:rsid w:val="003B0DF3"/>
    <w:rsid w:val="003B10BE"/>
    <w:rsid w:val="003B10CE"/>
    <w:rsid w:val="003B141D"/>
    <w:rsid w:val="003B152D"/>
    <w:rsid w:val="003B1C08"/>
    <w:rsid w:val="003B28B8"/>
    <w:rsid w:val="003B2D6B"/>
    <w:rsid w:val="003B2F60"/>
    <w:rsid w:val="003B36B8"/>
    <w:rsid w:val="003B3913"/>
    <w:rsid w:val="003B4242"/>
    <w:rsid w:val="003B4666"/>
    <w:rsid w:val="003B49D4"/>
    <w:rsid w:val="003B55C3"/>
    <w:rsid w:val="003B586F"/>
    <w:rsid w:val="003B5AA2"/>
    <w:rsid w:val="003B5F94"/>
    <w:rsid w:val="003B7082"/>
    <w:rsid w:val="003B7B16"/>
    <w:rsid w:val="003C08B7"/>
    <w:rsid w:val="003C0A0D"/>
    <w:rsid w:val="003C0DD6"/>
    <w:rsid w:val="003C0EA6"/>
    <w:rsid w:val="003C12A1"/>
    <w:rsid w:val="003C1CEA"/>
    <w:rsid w:val="003C2C88"/>
    <w:rsid w:val="003C3D62"/>
    <w:rsid w:val="003C3F49"/>
    <w:rsid w:val="003C40E5"/>
    <w:rsid w:val="003C40FD"/>
    <w:rsid w:val="003C4205"/>
    <w:rsid w:val="003C460C"/>
    <w:rsid w:val="003C5204"/>
    <w:rsid w:val="003C5E45"/>
    <w:rsid w:val="003C61C1"/>
    <w:rsid w:val="003C6BBF"/>
    <w:rsid w:val="003C6C46"/>
    <w:rsid w:val="003C72C1"/>
    <w:rsid w:val="003C7364"/>
    <w:rsid w:val="003C7673"/>
    <w:rsid w:val="003C775B"/>
    <w:rsid w:val="003C7BEF"/>
    <w:rsid w:val="003C7E36"/>
    <w:rsid w:val="003D01E3"/>
    <w:rsid w:val="003D0280"/>
    <w:rsid w:val="003D0A94"/>
    <w:rsid w:val="003D0FFC"/>
    <w:rsid w:val="003D1097"/>
    <w:rsid w:val="003D14D6"/>
    <w:rsid w:val="003D294D"/>
    <w:rsid w:val="003D2C5F"/>
    <w:rsid w:val="003D2E01"/>
    <w:rsid w:val="003D31AA"/>
    <w:rsid w:val="003D3986"/>
    <w:rsid w:val="003D42E9"/>
    <w:rsid w:val="003D456B"/>
    <w:rsid w:val="003D470B"/>
    <w:rsid w:val="003D4AD0"/>
    <w:rsid w:val="003D6359"/>
    <w:rsid w:val="003D659F"/>
    <w:rsid w:val="003D6974"/>
    <w:rsid w:val="003D74ED"/>
    <w:rsid w:val="003D7608"/>
    <w:rsid w:val="003D77EF"/>
    <w:rsid w:val="003D78A7"/>
    <w:rsid w:val="003D7900"/>
    <w:rsid w:val="003D7953"/>
    <w:rsid w:val="003E0559"/>
    <w:rsid w:val="003E0A2E"/>
    <w:rsid w:val="003E0D36"/>
    <w:rsid w:val="003E0F69"/>
    <w:rsid w:val="003E1BAB"/>
    <w:rsid w:val="003E1D06"/>
    <w:rsid w:val="003E1E4B"/>
    <w:rsid w:val="003E1F61"/>
    <w:rsid w:val="003E27A3"/>
    <w:rsid w:val="003E3163"/>
    <w:rsid w:val="003E32EC"/>
    <w:rsid w:val="003E374C"/>
    <w:rsid w:val="003E433B"/>
    <w:rsid w:val="003E4424"/>
    <w:rsid w:val="003E46A4"/>
    <w:rsid w:val="003E493E"/>
    <w:rsid w:val="003E4D84"/>
    <w:rsid w:val="003E5E47"/>
    <w:rsid w:val="003E6E58"/>
    <w:rsid w:val="003E7815"/>
    <w:rsid w:val="003F0908"/>
    <w:rsid w:val="003F0A16"/>
    <w:rsid w:val="003F0D4C"/>
    <w:rsid w:val="003F1761"/>
    <w:rsid w:val="003F21B8"/>
    <w:rsid w:val="003F21EE"/>
    <w:rsid w:val="003F23D9"/>
    <w:rsid w:val="003F23F0"/>
    <w:rsid w:val="003F25E2"/>
    <w:rsid w:val="003F261E"/>
    <w:rsid w:val="003F2DA7"/>
    <w:rsid w:val="003F31D5"/>
    <w:rsid w:val="003F368A"/>
    <w:rsid w:val="003F39D1"/>
    <w:rsid w:val="003F39DF"/>
    <w:rsid w:val="003F46D2"/>
    <w:rsid w:val="003F47CE"/>
    <w:rsid w:val="003F47DF"/>
    <w:rsid w:val="003F485B"/>
    <w:rsid w:val="003F54EF"/>
    <w:rsid w:val="003F6044"/>
    <w:rsid w:val="003F61B4"/>
    <w:rsid w:val="003F6347"/>
    <w:rsid w:val="003F6BA0"/>
    <w:rsid w:val="003F6DE6"/>
    <w:rsid w:val="003F7546"/>
    <w:rsid w:val="003F75F2"/>
    <w:rsid w:val="00400252"/>
    <w:rsid w:val="0040042B"/>
    <w:rsid w:val="0040075A"/>
    <w:rsid w:val="00400862"/>
    <w:rsid w:val="00400893"/>
    <w:rsid w:val="00400A9F"/>
    <w:rsid w:val="00400D49"/>
    <w:rsid w:val="00400D73"/>
    <w:rsid w:val="004010E0"/>
    <w:rsid w:val="00402251"/>
    <w:rsid w:val="004027D6"/>
    <w:rsid w:val="00402B72"/>
    <w:rsid w:val="0040392E"/>
    <w:rsid w:val="00403AF2"/>
    <w:rsid w:val="00403E01"/>
    <w:rsid w:val="0040490B"/>
    <w:rsid w:val="00405F03"/>
    <w:rsid w:val="0040630D"/>
    <w:rsid w:val="00406710"/>
    <w:rsid w:val="00406793"/>
    <w:rsid w:val="0040749E"/>
    <w:rsid w:val="004077F3"/>
    <w:rsid w:val="00407B9B"/>
    <w:rsid w:val="00410E41"/>
    <w:rsid w:val="00410EB8"/>
    <w:rsid w:val="00411272"/>
    <w:rsid w:val="004126A7"/>
    <w:rsid w:val="004127C2"/>
    <w:rsid w:val="004130D9"/>
    <w:rsid w:val="0041325D"/>
    <w:rsid w:val="00413556"/>
    <w:rsid w:val="004136E9"/>
    <w:rsid w:val="0041426D"/>
    <w:rsid w:val="00415589"/>
    <w:rsid w:val="00415A41"/>
    <w:rsid w:val="00415B0A"/>
    <w:rsid w:val="004160BD"/>
    <w:rsid w:val="004171A9"/>
    <w:rsid w:val="00417599"/>
    <w:rsid w:val="004177D1"/>
    <w:rsid w:val="0041781B"/>
    <w:rsid w:val="0041796E"/>
    <w:rsid w:val="00417A06"/>
    <w:rsid w:val="004208A7"/>
    <w:rsid w:val="00420D00"/>
    <w:rsid w:val="00420F24"/>
    <w:rsid w:val="004216E4"/>
    <w:rsid w:val="0042178C"/>
    <w:rsid w:val="004218AC"/>
    <w:rsid w:val="00421C9B"/>
    <w:rsid w:val="00421F38"/>
    <w:rsid w:val="00422717"/>
    <w:rsid w:val="00422DFC"/>
    <w:rsid w:val="00423212"/>
    <w:rsid w:val="004232F9"/>
    <w:rsid w:val="00424874"/>
    <w:rsid w:val="004248B9"/>
    <w:rsid w:val="00424C1D"/>
    <w:rsid w:val="00425051"/>
    <w:rsid w:val="004258F8"/>
    <w:rsid w:val="00425D07"/>
    <w:rsid w:val="004265FF"/>
    <w:rsid w:val="0042704F"/>
    <w:rsid w:val="00427342"/>
    <w:rsid w:val="00430A88"/>
    <w:rsid w:val="00430B22"/>
    <w:rsid w:val="00430CB4"/>
    <w:rsid w:val="004318A0"/>
    <w:rsid w:val="00431E77"/>
    <w:rsid w:val="004330CA"/>
    <w:rsid w:val="0043350A"/>
    <w:rsid w:val="00433A70"/>
    <w:rsid w:val="004346A0"/>
    <w:rsid w:val="00434A0E"/>
    <w:rsid w:val="004353D5"/>
    <w:rsid w:val="00435877"/>
    <w:rsid w:val="00435DB6"/>
    <w:rsid w:val="00436327"/>
    <w:rsid w:val="00436624"/>
    <w:rsid w:val="00436B61"/>
    <w:rsid w:val="00436C0C"/>
    <w:rsid w:val="00437195"/>
    <w:rsid w:val="004374E0"/>
    <w:rsid w:val="00437864"/>
    <w:rsid w:val="00437EB1"/>
    <w:rsid w:val="00440F5C"/>
    <w:rsid w:val="00441066"/>
    <w:rsid w:val="0044117C"/>
    <w:rsid w:val="00441731"/>
    <w:rsid w:val="00441A8E"/>
    <w:rsid w:val="00441C9F"/>
    <w:rsid w:val="00441FF5"/>
    <w:rsid w:val="00442BD2"/>
    <w:rsid w:val="00443055"/>
    <w:rsid w:val="004432EF"/>
    <w:rsid w:val="004440EB"/>
    <w:rsid w:val="00444163"/>
    <w:rsid w:val="00444213"/>
    <w:rsid w:val="00444A89"/>
    <w:rsid w:val="00444B73"/>
    <w:rsid w:val="00444FF3"/>
    <w:rsid w:val="00445000"/>
    <w:rsid w:val="0044540A"/>
    <w:rsid w:val="00445994"/>
    <w:rsid w:val="00445BD2"/>
    <w:rsid w:val="00445F72"/>
    <w:rsid w:val="00446BC5"/>
    <w:rsid w:val="00446D19"/>
    <w:rsid w:val="00446E37"/>
    <w:rsid w:val="0044702C"/>
    <w:rsid w:val="004477FB"/>
    <w:rsid w:val="0045060C"/>
    <w:rsid w:val="004509B6"/>
    <w:rsid w:val="00450C27"/>
    <w:rsid w:val="00450F65"/>
    <w:rsid w:val="00451B0B"/>
    <w:rsid w:val="00453ACB"/>
    <w:rsid w:val="00453B47"/>
    <w:rsid w:val="00454007"/>
    <w:rsid w:val="00454504"/>
    <w:rsid w:val="00454551"/>
    <w:rsid w:val="004545AC"/>
    <w:rsid w:val="004550A6"/>
    <w:rsid w:val="0045529E"/>
    <w:rsid w:val="00455332"/>
    <w:rsid w:val="00455A57"/>
    <w:rsid w:val="00455A9D"/>
    <w:rsid w:val="00455C0B"/>
    <w:rsid w:val="00455EC2"/>
    <w:rsid w:val="0045677C"/>
    <w:rsid w:val="004567BD"/>
    <w:rsid w:val="004568E3"/>
    <w:rsid w:val="004577A0"/>
    <w:rsid w:val="0045784E"/>
    <w:rsid w:val="00457DF2"/>
    <w:rsid w:val="00457FE2"/>
    <w:rsid w:val="004602BA"/>
    <w:rsid w:val="0046069C"/>
    <w:rsid w:val="004610E7"/>
    <w:rsid w:val="004612F7"/>
    <w:rsid w:val="004618A6"/>
    <w:rsid w:val="004620F3"/>
    <w:rsid w:val="004625D3"/>
    <w:rsid w:val="00462A95"/>
    <w:rsid w:val="00462B16"/>
    <w:rsid w:val="00462D43"/>
    <w:rsid w:val="00462D8D"/>
    <w:rsid w:val="00462DD1"/>
    <w:rsid w:val="0046320C"/>
    <w:rsid w:val="00463339"/>
    <w:rsid w:val="004634F2"/>
    <w:rsid w:val="00464FF3"/>
    <w:rsid w:val="0046534D"/>
    <w:rsid w:val="00465DCC"/>
    <w:rsid w:val="00466216"/>
    <w:rsid w:val="00466900"/>
    <w:rsid w:val="004669C8"/>
    <w:rsid w:val="00466F7E"/>
    <w:rsid w:val="00467265"/>
    <w:rsid w:val="004672BD"/>
    <w:rsid w:val="00470BE2"/>
    <w:rsid w:val="00470D5B"/>
    <w:rsid w:val="004714F5"/>
    <w:rsid w:val="00471989"/>
    <w:rsid w:val="00471B55"/>
    <w:rsid w:val="00471D76"/>
    <w:rsid w:val="00471F52"/>
    <w:rsid w:val="00472118"/>
    <w:rsid w:val="004724A7"/>
    <w:rsid w:val="00472C03"/>
    <w:rsid w:val="00472D29"/>
    <w:rsid w:val="0047390C"/>
    <w:rsid w:val="00473CA4"/>
    <w:rsid w:val="0047473E"/>
    <w:rsid w:val="00474B5E"/>
    <w:rsid w:val="00475110"/>
    <w:rsid w:val="00475445"/>
    <w:rsid w:val="004757F2"/>
    <w:rsid w:val="004758F7"/>
    <w:rsid w:val="00475AA3"/>
    <w:rsid w:val="00475E03"/>
    <w:rsid w:val="00476811"/>
    <w:rsid w:val="004768FF"/>
    <w:rsid w:val="00477173"/>
    <w:rsid w:val="0047731C"/>
    <w:rsid w:val="00477D7C"/>
    <w:rsid w:val="00477EE7"/>
    <w:rsid w:val="004806E0"/>
    <w:rsid w:val="0048105D"/>
    <w:rsid w:val="00481A9A"/>
    <w:rsid w:val="00481F4D"/>
    <w:rsid w:val="004824D6"/>
    <w:rsid w:val="00482CF1"/>
    <w:rsid w:val="00483200"/>
    <w:rsid w:val="00483778"/>
    <w:rsid w:val="00483B22"/>
    <w:rsid w:val="00483B5A"/>
    <w:rsid w:val="00483E5F"/>
    <w:rsid w:val="00483F6B"/>
    <w:rsid w:val="00484655"/>
    <w:rsid w:val="004847A4"/>
    <w:rsid w:val="00484B21"/>
    <w:rsid w:val="00484B26"/>
    <w:rsid w:val="00484BE1"/>
    <w:rsid w:val="00486123"/>
    <w:rsid w:val="00486C8A"/>
    <w:rsid w:val="00487A56"/>
    <w:rsid w:val="00487B7E"/>
    <w:rsid w:val="00487D97"/>
    <w:rsid w:val="004903DD"/>
    <w:rsid w:val="00490BA0"/>
    <w:rsid w:val="0049104D"/>
    <w:rsid w:val="004912A7"/>
    <w:rsid w:val="00491C0A"/>
    <w:rsid w:val="00491DFF"/>
    <w:rsid w:val="0049269D"/>
    <w:rsid w:val="00493756"/>
    <w:rsid w:val="004942C8"/>
    <w:rsid w:val="004942DE"/>
    <w:rsid w:val="0049482C"/>
    <w:rsid w:val="00494E58"/>
    <w:rsid w:val="00494EC9"/>
    <w:rsid w:val="004950BD"/>
    <w:rsid w:val="00495105"/>
    <w:rsid w:val="0049558E"/>
    <w:rsid w:val="00495685"/>
    <w:rsid w:val="0049591B"/>
    <w:rsid w:val="0049604D"/>
    <w:rsid w:val="0049637F"/>
    <w:rsid w:val="004967C1"/>
    <w:rsid w:val="00496937"/>
    <w:rsid w:val="00496E87"/>
    <w:rsid w:val="00496ED5"/>
    <w:rsid w:val="00497C40"/>
    <w:rsid w:val="004A03B7"/>
    <w:rsid w:val="004A0608"/>
    <w:rsid w:val="004A07C8"/>
    <w:rsid w:val="004A09F6"/>
    <w:rsid w:val="004A0F74"/>
    <w:rsid w:val="004A11E3"/>
    <w:rsid w:val="004A1AF7"/>
    <w:rsid w:val="004A1F55"/>
    <w:rsid w:val="004A212C"/>
    <w:rsid w:val="004A28AC"/>
    <w:rsid w:val="004A296B"/>
    <w:rsid w:val="004A29AD"/>
    <w:rsid w:val="004A29F2"/>
    <w:rsid w:val="004A3179"/>
    <w:rsid w:val="004A3ECB"/>
    <w:rsid w:val="004A5520"/>
    <w:rsid w:val="004A5E6A"/>
    <w:rsid w:val="004A659A"/>
    <w:rsid w:val="004A6BCA"/>
    <w:rsid w:val="004A6CB1"/>
    <w:rsid w:val="004A6DD9"/>
    <w:rsid w:val="004A710F"/>
    <w:rsid w:val="004A711F"/>
    <w:rsid w:val="004A7D92"/>
    <w:rsid w:val="004B004C"/>
    <w:rsid w:val="004B0779"/>
    <w:rsid w:val="004B10C3"/>
    <w:rsid w:val="004B1492"/>
    <w:rsid w:val="004B1AB8"/>
    <w:rsid w:val="004B1B1B"/>
    <w:rsid w:val="004B2C42"/>
    <w:rsid w:val="004B2D15"/>
    <w:rsid w:val="004B2E7D"/>
    <w:rsid w:val="004B31D9"/>
    <w:rsid w:val="004B3469"/>
    <w:rsid w:val="004B3B56"/>
    <w:rsid w:val="004B3EBD"/>
    <w:rsid w:val="004B4829"/>
    <w:rsid w:val="004B49D3"/>
    <w:rsid w:val="004B49F5"/>
    <w:rsid w:val="004B4AF5"/>
    <w:rsid w:val="004B52E6"/>
    <w:rsid w:val="004B6141"/>
    <w:rsid w:val="004B699A"/>
    <w:rsid w:val="004B7126"/>
    <w:rsid w:val="004B7224"/>
    <w:rsid w:val="004B73BE"/>
    <w:rsid w:val="004C02D2"/>
    <w:rsid w:val="004C0C38"/>
    <w:rsid w:val="004C0DD9"/>
    <w:rsid w:val="004C218E"/>
    <w:rsid w:val="004C21E9"/>
    <w:rsid w:val="004C28CE"/>
    <w:rsid w:val="004C2D32"/>
    <w:rsid w:val="004C2F2F"/>
    <w:rsid w:val="004C34B1"/>
    <w:rsid w:val="004C3A5E"/>
    <w:rsid w:val="004C3DF4"/>
    <w:rsid w:val="004C5C5F"/>
    <w:rsid w:val="004C5D0A"/>
    <w:rsid w:val="004C5E94"/>
    <w:rsid w:val="004C6618"/>
    <w:rsid w:val="004C6630"/>
    <w:rsid w:val="004C665B"/>
    <w:rsid w:val="004C6726"/>
    <w:rsid w:val="004C6960"/>
    <w:rsid w:val="004C6EA9"/>
    <w:rsid w:val="004C7165"/>
    <w:rsid w:val="004C754F"/>
    <w:rsid w:val="004D04F0"/>
    <w:rsid w:val="004D05AE"/>
    <w:rsid w:val="004D1035"/>
    <w:rsid w:val="004D10AA"/>
    <w:rsid w:val="004D1115"/>
    <w:rsid w:val="004D11E7"/>
    <w:rsid w:val="004D153F"/>
    <w:rsid w:val="004D1A3E"/>
    <w:rsid w:val="004D1AA3"/>
    <w:rsid w:val="004D1D60"/>
    <w:rsid w:val="004D2592"/>
    <w:rsid w:val="004D26EF"/>
    <w:rsid w:val="004D2EB6"/>
    <w:rsid w:val="004D32D8"/>
    <w:rsid w:val="004D3396"/>
    <w:rsid w:val="004D38B5"/>
    <w:rsid w:val="004D39A3"/>
    <w:rsid w:val="004D3A26"/>
    <w:rsid w:val="004D3A79"/>
    <w:rsid w:val="004D48B9"/>
    <w:rsid w:val="004D4D26"/>
    <w:rsid w:val="004D4D38"/>
    <w:rsid w:val="004D5AEE"/>
    <w:rsid w:val="004D5B95"/>
    <w:rsid w:val="004D61FF"/>
    <w:rsid w:val="004D6FBE"/>
    <w:rsid w:val="004D700E"/>
    <w:rsid w:val="004D70C7"/>
    <w:rsid w:val="004D725E"/>
    <w:rsid w:val="004E0027"/>
    <w:rsid w:val="004E0329"/>
    <w:rsid w:val="004E0E98"/>
    <w:rsid w:val="004E0FCE"/>
    <w:rsid w:val="004E11BA"/>
    <w:rsid w:val="004E1314"/>
    <w:rsid w:val="004E14EB"/>
    <w:rsid w:val="004E1758"/>
    <w:rsid w:val="004E1A52"/>
    <w:rsid w:val="004E26CA"/>
    <w:rsid w:val="004E2AD7"/>
    <w:rsid w:val="004E2BC4"/>
    <w:rsid w:val="004E2FFF"/>
    <w:rsid w:val="004E3513"/>
    <w:rsid w:val="004E3AE3"/>
    <w:rsid w:val="004E3BBD"/>
    <w:rsid w:val="004E3F7C"/>
    <w:rsid w:val="004E4E0A"/>
    <w:rsid w:val="004E4E92"/>
    <w:rsid w:val="004E4F2B"/>
    <w:rsid w:val="004E5636"/>
    <w:rsid w:val="004E5A98"/>
    <w:rsid w:val="004E5B23"/>
    <w:rsid w:val="004E5F96"/>
    <w:rsid w:val="004E64B0"/>
    <w:rsid w:val="004E689B"/>
    <w:rsid w:val="004E69DD"/>
    <w:rsid w:val="004E6D93"/>
    <w:rsid w:val="004E79AB"/>
    <w:rsid w:val="004E7E06"/>
    <w:rsid w:val="004E7EAF"/>
    <w:rsid w:val="004E7F78"/>
    <w:rsid w:val="004F0275"/>
    <w:rsid w:val="004F091F"/>
    <w:rsid w:val="004F1472"/>
    <w:rsid w:val="004F1620"/>
    <w:rsid w:val="004F178A"/>
    <w:rsid w:val="004F1EEB"/>
    <w:rsid w:val="004F1F71"/>
    <w:rsid w:val="004F2661"/>
    <w:rsid w:val="004F2A11"/>
    <w:rsid w:val="004F3341"/>
    <w:rsid w:val="004F3420"/>
    <w:rsid w:val="004F3479"/>
    <w:rsid w:val="004F3833"/>
    <w:rsid w:val="004F3CAE"/>
    <w:rsid w:val="004F4FEB"/>
    <w:rsid w:val="004F531D"/>
    <w:rsid w:val="004F575C"/>
    <w:rsid w:val="004F5D40"/>
    <w:rsid w:val="004F6034"/>
    <w:rsid w:val="004F627D"/>
    <w:rsid w:val="004F6322"/>
    <w:rsid w:val="004F6B0E"/>
    <w:rsid w:val="004F7352"/>
    <w:rsid w:val="004F7750"/>
    <w:rsid w:val="004F7C96"/>
    <w:rsid w:val="004F7D69"/>
    <w:rsid w:val="004F7EE3"/>
    <w:rsid w:val="00500153"/>
    <w:rsid w:val="00500233"/>
    <w:rsid w:val="00500299"/>
    <w:rsid w:val="005002E2"/>
    <w:rsid w:val="00500358"/>
    <w:rsid w:val="005005B1"/>
    <w:rsid w:val="0050076E"/>
    <w:rsid w:val="00500A36"/>
    <w:rsid w:val="00500C16"/>
    <w:rsid w:val="00500DCF"/>
    <w:rsid w:val="00500E85"/>
    <w:rsid w:val="00500F82"/>
    <w:rsid w:val="005015FA"/>
    <w:rsid w:val="005023FE"/>
    <w:rsid w:val="005025B8"/>
    <w:rsid w:val="005025C4"/>
    <w:rsid w:val="00502657"/>
    <w:rsid w:val="00502D73"/>
    <w:rsid w:val="00502F2C"/>
    <w:rsid w:val="0050488E"/>
    <w:rsid w:val="005049F6"/>
    <w:rsid w:val="00505053"/>
    <w:rsid w:val="00505407"/>
    <w:rsid w:val="0050556F"/>
    <w:rsid w:val="00505A3B"/>
    <w:rsid w:val="00505DBF"/>
    <w:rsid w:val="0050620F"/>
    <w:rsid w:val="00506662"/>
    <w:rsid w:val="00506BF6"/>
    <w:rsid w:val="00507677"/>
    <w:rsid w:val="005109E9"/>
    <w:rsid w:val="00510CF1"/>
    <w:rsid w:val="00511B48"/>
    <w:rsid w:val="00512129"/>
    <w:rsid w:val="00512674"/>
    <w:rsid w:val="005126B4"/>
    <w:rsid w:val="00512DDB"/>
    <w:rsid w:val="00512ED1"/>
    <w:rsid w:val="00512F23"/>
    <w:rsid w:val="0051335C"/>
    <w:rsid w:val="00513A79"/>
    <w:rsid w:val="00514D4F"/>
    <w:rsid w:val="005159A2"/>
    <w:rsid w:val="0051604B"/>
    <w:rsid w:val="005167BD"/>
    <w:rsid w:val="0051682A"/>
    <w:rsid w:val="005172CD"/>
    <w:rsid w:val="00517460"/>
    <w:rsid w:val="00517531"/>
    <w:rsid w:val="005175F7"/>
    <w:rsid w:val="005201D5"/>
    <w:rsid w:val="0052023B"/>
    <w:rsid w:val="0052086D"/>
    <w:rsid w:val="00520963"/>
    <w:rsid w:val="0052146D"/>
    <w:rsid w:val="0052163C"/>
    <w:rsid w:val="00521A4E"/>
    <w:rsid w:val="00521C13"/>
    <w:rsid w:val="00521D11"/>
    <w:rsid w:val="00521DF0"/>
    <w:rsid w:val="005224AA"/>
    <w:rsid w:val="005229EF"/>
    <w:rsid w:val="00522BFB"/>
    <w:rsid w:val="0052369E"/>
    <w:rsid w:val="0052373D"/>
    <w:rsid w:val="00523A26"/>
    <w:rsid w:val="00523E60"/>
    <w:rsid w:val="005241B7"/>
    <w:rsid w:val="0052431E"/>
    <w:rsid w:val="00524E81"/>
    <w:rsid w:val="0052547F"/>
    <w:rsid w:val="00526025"/>
    <w:rsid w:val="00526084"/>
    <w:rsid w:val="005261F5"/>
    <w:rsid w:val="00526492"/>
    <w:rsid w:val="005264D4"/>
    <w:rsid w:val="005266F6"/>
    <w:rsid w:val="00527108"/>
    <w:rsid w:val="00527F9E"/>
    <w:rsid w:val="0053076A"/>
    <w:rsid w:val="00530B94"/>
    <w:rsid w:val="005319EB"/>
    <w:rsid w:val="00531F53"/>
    <w:rsid w:val="00532109"/>
    <w:rsid w:val="00532227"/>
    <w:rsid w:val="0053244E"/>
    <w:rsid w:val="005324BE"/>
    <w:rsid w:val="00532B50"/>
    <w:rsid w:val="0053315E"/>
    <w:rsid w:val="005331AA"/>
    <w:rsid w:val="005335C3"/>
    <w:rsid w:val="00533D51"/>
    <w:rsid w:val="00533E27"/>
    <w:rsid w:val="00534071"/>
    <w:rsid w:val="00535021"/>
    <w:rsid w:val="00535A65"/>
    <w:rsid w:val="00535C30"/>
    <w:rsid w:val="00535EB9"/>
    <w:rsid w:val="00535EE2"/>
    <w:rsid w:val="0053619B"/>
    <w:rsid w:val="00536D4A"/>
    <w:rsid w:val="00537534"/>
    <w:rsid w:val="00537538"/>
    <w:rsid w:val="0053774B"/>
    <w:rsid w:val="00537DAF"/>
    <w:rsid w:val="00537F23"/>
    <w:rsid w:val="0054082A"/>
    <w:rsid w:val="00540ECB"/>
    <w:rsid w:val="00542215"/>
    <w:rsid w:val="005425F0"/>
    <w:rsid w:val="00542A8F"/>
    <w:rsid w:val="00542FEC"/>
    <w:rsid w:val="0054331D"/>
    <w:rsid w:val="005433AF"/>
    <w:rsid w:val="00543600"/>
    <w:rsid w:val="005438FA"/>
    <w:rsid w:val="00544419"/>
    <w:rsid w:val="0054462E"/>
    <w:rsid w:val="0054534E"/>
    <w:rsid w:val="00545467"/>
    <w:rsid w:val="00545504"/>
    <w:rsid w:val="005455A6"/>
    <w:rsid w:val="00545EDF"/>
    <w:rsid w:val="0054692D"/>
    <w:rsid w:val="00546A44"/>
    <w:rsid w:val="00546BF1"/>
    <w:rsid w:val="00546E68"/>
    <w:rsid w:val="00546EDE"/>
    <w:rsid w:val="00547209"/>
    <w:rsid w:val="005473E5"/>
    <w:rsid w:val="00550045"/>
    <w:rsid w:val="005500B2"/>
    <w:rsid w:val="005500B9"/>
    <w:rsid w:val="00550784"/>
    <w:rsid w:val="00550855"/>
    <w:rsid w:val="0055107B"/>
    <w:rsid w:val="00551180"/>
    <w:rsid w:val="005516A8"/>
    <w:rsid w:val="00551EB7"/>
    <w:rsid w:val="0055218E"/>
    <w:rsid w:val="0055291C"/>
    <w:rsid w:val="00552941"/>
    <w:rsid w:val="00552C33"/>
    <w:rsid w:val="005531AA"/>
    <w:rsid w:val="005534BA"/>
    <w:rsid w:val="005548A2"/>
    <w:rsid w:val="00555268"/>
    <w:rsid w:val="005555D8"/>
    <w:rsid w:val="005557AF"/>
    <w:rsid w:val="00555910"/>
    <w:rsid w:val="00555942"/>
    <w:rsid w:val="00556460"/>
    <w:rsid w:val="00556996"/>
    <w:rsid w:val="00557262"/>
    <w:rsid w:val="00557FF2"/>
    <w:rsid w:val="00560476"/>
    <w:rsid w:val="0056067A"/>
    <w:rsid w:val="00560827"/>
    <w:rsid w:val="00561239"/>
    <w:rsid w:val="00561456"/>
    <w:rsid w:val="00561942"/>
    <w:rsid w:val="00561FDF"/>
    <w:rsid w:val="005621A8"/>
    <w:rsid w:val="00562FCD"/>
    <w:rsid w:val="005630CC"/>
    <w:rsid w:val="00563126"/>
    <w:rsid w:val="005631EF"/>
    <w:rsid w:val="005632D2"/>
    <w:rsid w:val="005635EF"/>
    <w:rsid w:val="00563761"/>
    <w:rsid w:val="00563806"/>
    <w:rsid w:val="005645AC"/>
    <w:rsid w:val="005647CE"/>
    <w:rsid w:val="005651DF"/>
    <w:rsid w:val="005653FC"/>
    <w:rsid w:val="00565A91"/>
    <w:rsid w:val="005661AF"/>
    <w:rsid w:val="005665A6"/>
    <w:rsid w:val="005665FA"/>
    <w:rsid w:val="0056672A"/>
    <w:rsid w:val="005668DC"/>
    <w:rsid w:val="00566A14"/>
    <w:rsid w:val="00566A79"/>
    <w:rsid w:val="0057006C"/>
    <w:rsid w:val="005702C0"/>
    <w:rsid w:val="00570900"/>
    <w:rsid w:val="00571B19"/>
    <w:rsid w:val="0057202A"/>
    <w:rsid w:val="00572413"/>
    <w:rsid w:val="00572592"/>
    <w:rsid w:val="0057322F"/>
    <w:rsid w:val="00573B28"/>
    <w:rsid w:val="00573BA6"/>
    <w:rsid w:val="005742BE"/>
    <w:rsid w:val="00574354"/>
    <w:rsid w:val="0057444B"/>
    <w:rsid w:val="005747FC"/>
    <w:rsid w:val="00574D40"/>
    <w:rsid w:val="005754A9"/>
    <w:rsid w:val="005760DF"/>
    <w:rsid w:val="00577804"/>
    <w:rsid w:val="005778F2"/>
    <w:rsid w:val="005803B9"/>
    <w:rsid w:val="0058055E"/>
    <w:rsid w:val="00580AA2"/>
    <w:rsid w:val="00581437"/>
    <w:rsid w:val="00581BE8"/>
    <w:rsid w:val="00581C87"/>
    <w:rsid w:val="0058281D"/>
    <w:rsid w:val="005828FC"/>
    <w:rsid w:val="00582982"/>
    <w:rsid w:val="00582CB0"/>
    <w:rsid w:val="00582E2D"/>
    <w:rsid w:val="005846B6"/>
    <w:rsid w:val="00585572"/>
    <w:rsid w:val="005855FB"/>
    <w:rsid w:val="0058669D"/>
    <w:rsid w:val="00586CD7"/>
    <w:rsid w:val="005877FF"/>
    <w:rsid w:val="00587BF6"/>
    <w:rsid w:val="00587E24"/>
    <w:rsid w:val="00587E63"/>
    <w:rsid w:val="00587F1B"/>
    <w:rsid w:val="00587F2A"/>
    <w:rsid w:val="005903CB"/>
    <w:rsid w:val="0059065E"/>
    <w:rsid w:val="00590E37"/>
    <w:rsid w:val="00591042"/>
    <w:rsid w:val="0059124F"/>
    <w:rsid w:val="005917CF"/>
    <w:rsid w:val="00591B1F"/>
    <w:rsid w:val="00591B9B"/>
    <w:rsid w:val="00591D78"/>
    <w:rsid w:val="005923C0"/>
    <w:rsid w:val="00592D30"/>
    <w:rsid w:val="0059345B"/>
    <w:rsid w:val="00593B9B"/>
    <w:rsid w:val="00593D3A"/>
    <w:rsid w:val="00593DF0"/>
    <w:rsid w:val="00593F17"/>
    <w:rsid w:val="005940F3"/>
    <w:rsid w:val="00594238"/>
    <w:rsid w:val="0059428A"/>
    <w:rsid w:val="005944D5"/>
    <w:rsid w:val="005951AC"/>
    <w:rsid w:val="00595404"/>
    <w:rsid w:val="005958DA"/>
    <w:rsid w:val="005958F6"/>
    <w:rsid w:val="00595A32"/>
    <w:rsid w:val="00596334"/>
    <w:rsid w:val="0059653B"/>
    <w:rsid w:val="0059699E"/>
    <w:rsid w:val="005969A6"/>
    <w:rsid w:val="00597009"/>
    <w:rsid w:val="00597026"/>
    <w:rsid w:val="00597091"/>
    <w:rsid w:val="005975EF"/>
    <w:rsid w:val="00597B66"/>
    <w:rsid w:val="00597E91"/>
    <w:rsid w:val="005A0454"/>
    <w:rsid w:val="005A1C07"/>
    <w:rsid w:val="005A1C16"/>
    <w:rsid w:val="005A1DD7"/>
    <w:rsid w:val="005A311D"/>
    <w:rsid w:val="005A31A2"/>
    <w:rsid w:val="005A35A0"/>
    <w:rsid w:val="005A3DE4"/>
    <w:rsid w:val="005A497A"/>
    <w:rsid w:val="005A4A1D"/>
    <w:rsid w:val="005A5395"/>
    <w:rsid w:val="005A5784"/>
    <w:rsid w:val="005A5966"/>
    <w:rsid w:val="005A5A72"/>
    <w:rsid w:val="005A635E"/>
    <w:rsid w:val="005A727F"/>
    <w:rsid w:val="005A7452"/>
    <w:rsid w:val="005A76F1"/>
    <w:rsid w:val="005A7830"/>
    <w:rsid w:val="005A7BC6"/>
    <w:rsid w:val="005A7EA2"/>
    <w:rsid w:val="005B11CC"/>
    <w:rsid w:val="005B18C3"/>
    <w:rsid w:val="005B1E4C"/>
    <w:rsid w:val="005B2050"/>
    <w:rsid w:val="005B21F3"/>
    <w:rsid w:val="005B2859"/>
    <w:rsid w:val="005B2A25"/>
    <w:rsid w:val="005B31AF"/>
    <w:rsid w:val="005B36A0"/>
    <w:rsid w:val="005B4647"/>
    <w:rsid w:val="005B4FA4"/>
    <w:rsid w:val="005B5931"/>
    <w:rsid w:val="005B60AE"/>
    <w:rsid w:val="005B623D"/>
    <w:rsid w:val="005B6383"/>
    <w:rsid w:val="005B677D"/>
    <w:rsid w:val="005B703D"/>
    <w:rsid w:val="005B73DD"/>
    <w:rsid w:val="005B75E0"/>
    <w:rsid w:val="005B77D5"/>
    <w:rsid w:val="005B7C31"/>
    <w:rsid w:val="005C0222"/>
    <w:rsid w:val="005C027E"/>
    <w:rsid w:val="005C168B"/>
    <w:rsid w:val="005C26C5"/>
    <w:rsid w:val="005C28BA"/>
    <w:rsid w:val="005C2EED"/>
    <w:rsid w:val="005C396A"/>
    <w:rsid w:val="005C3E62"/>
    <w:rsid w:val="005C401C"/>
    <w:rsid w:val="005C54DE"/>
    <w:rsid w:val="005C5970"/>
    <w:rsid w:val="005C5CF1"/>
    <w:rsid w:val="005C6693"/>
    <w:rsid w:val="005C6AD2"/>
    <w:rsid w:val="005D014D"/>
    <w:rsid w:val="005D019D"/>
    <w:rsid w:val="005D035D"/>
    <w:rsid w:val="005D05FA"/>
    <w:rsid w:val="005D0A4E"/>
    <w:rsid w:val="005D0E90"/>
    <w:rsid w:val="005D10A3"/>
    <w:rsid w:val="005D16C5"/>
    <w:rsid w:val="005D177B"/>
    <w:rsid w:val="005D2A2D"/>
    <w:rsid w:val="005D2BB4"/>
    <w:rsid w:val="005D2CB9"/>
    <w:rsid w:val="005D35AE"/>
    <w:rsid w:val="005D3A39"/>
    <w:rsid w:val="005D3C2D"/>
    <w:rsid w:val="005D3E91"/>
    <w:rsid w:val="005D3EFE"/>
    <w:rsid w:val="005D4BFC"/>
    <w:rsid w:val="005D4D4F"/>
    <w:rsid w:val="005D4E0C"/>
    <w:rsid w:val="005D4E2F"/>
    <w:rsid w:val="005D556E"/>
    <w:rsid w:val="005D5631"/>
    <w:rsid w:val="005D56C9"/>
    <w:rsid w:val="005D58CE"/>
    <w:rsid w:val="005D597C"/>
    <w:rsid w:val="005D5DBB"/>
    <w:rsid w:val="005D6256"/>
    <w:rsid w:val="005D6753"/>
    <w:rsid w:val="005D67D4"/>
    <w:rsid w:val="005D6C1F"/>
    <w:rsid w:val="005D73B5"/>
    <w:rsid w:val="005D7A7F"/>
    <w:rsid w:val="005E03FC"/>
    <w:rsid w:val="005E0A96"/>
    <w:rsid w:val="005E1129"/>
    <w:rsid w:val="005E1133"/>
    <w:rsid w:val="005E14F1"/>
    <w:rsid w:val="005E1755"/>
    <w:rsid w:val="005E19A9"/>
    <w:rsid w:val="005E19D5"/>
    <w:rsid w:val="005E1B31"/>
    <w:rsid w:val="005E2A63"/>
    <w:rsid w:val="005E2DFF"/>
    <w:rsid w:val="005E3707"/>
    <w:rsid w:val="005E3B46"/>
    <w:rsid w:val="005E3B6B"/>
    <w:rsid w:val="005E4006"/>
    <w:rsid w:val="005E4691"/>
    <w:rsid w:val="005E4DA9"/>
    <w:rsid w:val="005E50C7"/>
    <w:rsid w:val="005E5243"/>
    <w:rsid w:val="005E5597"/>
    <w:rsid w:val="005E560C"/>
    <w:rsid w:val="005E5C7B"/>
    <w:rsid w:val="005E6DE0"/>
    <w:rsid w:val="005E6E93"/>
    <w:rsid w:val="005E6F13"/>
    <w:rsid w:val="005E6F55"/>
    <w:rsid w:val="005E7654"/>
    <w:rsid w:val="005E7C9F"/>
    <w:rsid w:val="005F0012"/>
    <w:rsid w:val="005F0964"/>
    <w:rsid w:val="005F09DF"/>
    <w:rsid w:val="005F0A00"/>
    <w:rsid w:val="005F12B1"/>
    <w:rsid w:val="005F143C"/>
    <w:rsid w:val="005F149B"/>
    <w:rsid w:val="005F2F0F"/>
    <w:rsid w:val="005F367A"/>
    <w:rsid w:val="005F3E1F"/>
    <w:rsid w:val="005F4B7B"/>
    <w:rsid w:val="005F4C3E"/>
    <w:rsid w:val="005F4E93"/>
    <w:rsid w:val="005F590D"/>
    <w:rsid w:val="005F5DB5"/>
    <w:rsid w:val="005F626D"/>
    <w:rsid w:val="005F68E6"/>
    <w:rsid w:val="005F749D"/>
    <w:rsid w:val="005F7BDE"/>
    <w:rsid w:val="005F7C3F"/>
    <w:rsid w:val="005F7CD1"/>
    <w:rsid w:val="005F7CD5"/>
    <w:rsid w:val="00600022"/>
    <w:rsid w:val="00600592"/>
    <w:rsid w:val="00600690"/>
    <w:rsid w:val="00600856"/>
    <w:rsid w:val="0060096B"/>
    <w:rsid w:val="00600BA8"/>
    <w:rsid w:val="0060156C"/>
    <w:rsid w:val="00602706"/>
    <w:rsid w:val="00602C9E"/>
    <w:rsid w:val="00602E51"/>
    <w:rsid w:val="00602F88"/>
    <w:rsid w:val="0060490A"/>
    <w:rsid w:val="00604A95"/>
    <w:rsid w:val="00604E85"/>
    <w:rsid w:val="00605A72"/>
    <w:rsid w:val="00605C48"/>
    <w:rsid w:val="00605E5B"/>
    <w:rsid w:val="006069F3"/>
    <w:rsid w:val="00606D11"/>
    <w:rsid w:val="00606E73"/>
    <w:rsid w:val="006076A6"/>
    <w:rsid w:val="00607723"/>
    <w:rsid w:val="00607A53"/>
    <w:rsid w:val="00607D69"/>
    <w:rsid w:val="00607EEA"/>
    <w:rsid w:val="00610406"/>
    <w:rsid w:val="00610FB2"/>
    <w:rsid w:val="0061156B"/>
    <w:rsid w:val="0061239E"/>
    <w:rsid w:val="006125C4"/>
    <w:rsid w:val="00612769"/>
    <w:rsid w:val="00612784"/>
    <w:rsid w:val="00612BC0"/>
    <w:rsid w:val="00612F44"/>
    <w:rsid w:val="00613625"/>
    <w:rsid w:val="00613861"/>
    <w:rsid w:val="00613876"/>
    <w:rsid w:val="00613A9C"/>
    <w:rsid w:val="00614036"/>
    <w:rsid w:val="00614263"/>
    <w:rsid w:val="006142E0"/>
    <w:rsid w:val="00614AD1"/>
    <w:rsid w:val="00615091"/>
    <w:rsid w:val="00615160"/>
    <w:rsid w:val="0061576A"/>
    <w:rsid w:val="00615AC5"/>
    <w:rsid w:val="00615EFB"/>
    <w:rsid w:val="0061605A"/>
    <w:rsid w:val="006161B2"/>
    <w:rsid w:val="00616C19"/>
    <w:rsid w:val="00616DAE"/>
    <w:rsid w:val="006173C2"/>
    <w:rsid w:val="0061764A"/>
    <w:rsid w:val="00617955"/>
    <w:rsid w:val="00620A5E"/>
    <w:rsid w:val="00621023"/>
    <w:rsid w:val="0062157F"/>
    <w:rsid w:val="0062168B"/>
    <w:rsid w:val="006218FA"/>
    <w:rsid w:val="0062251E"/>
    <w:rsid w:val="006228BA"/>
    <w:rsid w:val="00622ABA"/>
    <w:rsid w:val="006231AC"/>
    <w:rsid w:val="00623F24"/>
    <w:rsid w:val="00624729"/>
    <w:rsid w:val="00624ABA"/>
    <w:rsid w:val="00624B90"/>
    <w:rsid w:val="00624EB2"/>
    <w:rsid w:val="00625F36"/>
    <w:rsid w:val="00626622"/>
    <w:rsid w:val="00626A05"/>
    <w:rsid w:val="00627251"/>
    <w:rsid w:val="00627CF0"/>
    <w:rsid w:val="00627FC7"/>
    <w:rsid w:val="0063017E"/>
    <w:rsid w:val="006301B6"/>
    <w:rsid w:val="006303B3"/>
    <w:rsid w:val="00630733"/>
    <w:rsid w:val="00630790"/>
    <w:rsid w:val="006310AB"/>
    <w:rsid w:val="006313FD"/>
    <w:rsid w:val="006318EB"/>
    <w:rsid w:val="00631F9D"/>
    <w:rsid w:val="0063222C"/>
    <w:rsid w:val="00632C3B"/>
    <w:rsid w:val="00632E64"/>
    <w:rsid w:val="006330EA"/>
    <w:rsid w:val="00633F66"/>
    <w:rsid w:val="00634545"/>
    <w:rsid w:val="00635039"/>
    <w:rsid w:val="0063511B"/>
    <w:rsid w:val="00635474"/>
    <w:rsid w:val="00635881"/>
    <w:rsid w:val="00635F1D"/>
    <w:rsid w:val="00636B3A"/>
    <w:rsid w:val="00636D75"/>
    <w:rsid w:val="006373E5"/>
    <w:rsid w:val="00637B5C"/>
    <w:rsid w:val="00640062"/>
    <w:rsid w:val="00640836"/>
    <w:rsid w:val="00640BA2"/>
    <w:rsid w:val="0064124A"/>
    <w:rsid w:val="00641A9A"/>
    <w:rsid w:val="006423CA"/>
    <w:rsid w:val="00642531"/>
    <w:rsid w:val="006426BD"/>
    <w:rsid w:val="00643199"/>
    <w:rsid w:val="006434A9"/>
    <w:rsid w:val="0064369A"/>
    <w:rsid w:val="00643A0F"/>
    <w:rsid w:val="00643E66"/>
    <w:rsid w:val="00644217"/>
    <w:rsid w:val="006442A1"/>
    <w:rsid w:val="0064469F"/>
    <w:rsid w:val="00644746"/>
    <w:rsid w:val="00644C57"/>
    <w:rsid w:val="00644F8B"/>
    <w:rsid w:val="00644F92"/>
    <w:rsid w:val="00645083"/>
    <w:rsid w:val="006451BC"/>
    <w:rsid w:val="006452E3"/>
    <w:rsid w:val="006455AD"/>
    <w:rsid w:val="00645AC7"/>
    <w:rsid w:val="00645C06"/>
    <w:rsid w:val="00645C80"/>
    <w:rsid w:val="006463BA"/>
    <w:rsid w:val="00646453"/>
    <w:rsid w:val="00646D86"/>
    <w:rsid w:val="00647392"/>
    <w:rsid w:val="006479F4"/>
    <w:rsid w:val="006506FA"/>
    <w:rsid w:val="00650F9B"/>
    <w:rsid w:val="006511E0"/>
    <w:rsid w:val="006524DA"/>
    <w:rsid w:val="006528F9"/>
    <w:rsid w:val="006529E4"/>
    <w:rsid w:val="00652CF8"/>
    <w:rsid w:val="0065337D"/>
    <w:rsid w:val="0065338F"/>
    <w:rsid w:val="0065393A"/>
    <w:rsid w:val="006548B1"/>
    <w:rsid w:val="00654A33"/>
    <w:rsid w:val="006554B8"/>
    <w:rsid w:val="006559A7"/>
    <w:rsid w:val="00655AF9"/>
    <w:rsid w:val="00655C1D"/>
    <w:rsid w:val="006561E5"/>
    <w:rsid w:val="0065630D"/>
    <w:rsid w:val="00656A90"/>
    <w:rsid w:val="00656E1F"/>
    <w:rsid w:val="00656F0B"/>
    <w:rsid w:val="006578E6"/>
    <w:rsid w:val="00657CE7"/>
    <w:rsid w:val="006600AB"/>
    <w:rsid w:val="006602BD"/>
    <w:rsid w:val="0066035A"/>
    <w:rsid w:val="00661C03"/>
    <w:rsid w:val="00661D09"/>
    <w:rsid w:val="006620A9"/>
    <w:rsid w:val="006626DD"/>
    <w:rsid w:val="0066282B"/>
    <w:rsid w:val="00662B50"/>
    <w:rsid w:val="00662DE5"/>
    <w:rsid w:val="00662E51"/>
    <w:rsid w:val="00662F36"/>
    <w:rsid w:val="0066360A"/>
    <w:rsid w:val="00663892"/>
    <w:rsid w:val="00664EBE"/>
    <w:rsid w:val="00665052"/>
    <w:rsid w:val="0066550D"/>
    <w:rsid w:val="00665777"/>
    <w:rsid w:val="0066596D"/>
    <w:rsid w:val="00665CA7"/>
    <w:rsid w:val="00665DB3"/>
    <w:rsid w:val="00665FC5"/>
    <w:rsid w:val="006662C3"/>
    <w:rsid w:val="00666415"/>
    <w:rsid w:val="00666619"/>
    <w:rsid w:val="00667708"/>
    <w:rsid w:val="00667946"/>
    <w:rsid w:val="00670217"/>
    <w:rsid w:val="00670D27"/>
    <w:rsid w:val="0067195E"/>
    <w:rsid w:val="006719A0"/>
    <w:rsid w:val="00671C13"/>
    <w:rsid w:val="00672236"/>
    <w:rsid w:val="0067224B"/>
    <w:rsid w:val="006726A8"/>
    <w:rsid w:val="006727FC"/>
    <w:rsid w:val="00672B23"/>
    <w:rsid w:val="00672E9B"/>
    <w:rsid w:val="006744A5"/>
    <w:rsid w:val="00674726"/>
    <w:rsid w:val="00674EA2"/>
    <w:rsid w:val="00675660"/>
    <w:rsid w:val="006757BE"/>
    <w:rsid w:val="0067639A"/>
    <w:rsid w:val="006769DB"/>
    <w:rsid w:val="006777DC"/>
    <w:rsid w:val="00677EBE"/>
    <w:rsid w:val="00680BEC"/>
    <w:rsid w:val="00680FC2"/>
    <w:rsid w:val="006811CD"/>
    <w:rsid w:val="006813EF"/>
    <w:rsid w:val="00681877"/>
    <w:rsid w:val="00681D9B"/>
    <w:rsid w:val="00681E97"/>
    <w:rsid w:val="006824C2"/>
    <w:rsid w:val="0068275B"/>
    <w:rsid w:val="00682D00"/>
    <w:rsid w:val="00683288"/>
    <w:rsid w:val="006832CC"/>
    <w:rsid w:val="006839C2"/>
    <w:rsid w:val="00683B03"/>
    <w:rsid w:val="00683B82"/>
    <w:rsid w:val="00683FF4"/>
    <w:rsid w:val="006845E8"/>
    <w:rsid w:val="006846B2"/>
    <w:rsid w:val="006853A5"/>
    <w:rsid w:val="0068553E"/>
    <w:rsid w:val="00686B11"/>
    <w:rsid w:val="00687271"/>
    <w:rsid w:val="0069004F"/>
    <w:rsid w:val="006918D8"/>
    <w:rsid w:val="006919F8"/>
    <w:rsid w:val="00691CD9"/>
    <w:rsid w:val="00692150"/>
    <w:rsid w:val="006926AD"/>
    <w:rsid w:val="006927B8"/>
    <w:rsid w:val="00693847"/>
    <w:rsid w:val="00693E8C"/>
    <w:rsid w:val="00693FA1"/>
    <w:rsid w:val="0069430B"/>
    <w:rsid w:val="006947C5"/>
    <w:rsid w:val="00694992"/>
    <w:rsid w:val="006959B4"/>
    <w:rsid w:val="00696495"/>
    <w:rsid w:val="0069671B"/>
    <w:rsid w:val="00696816"/>
    <w:rsid w:val="00696A76"/>
    <w:rsid w:val="00697838"/>
    <w:rsid w:val="006A0260"/>
    <w:rsid w:val="006A0AAD"/>
    <w:rsid w:val="006A0B04"/>
    <w:rsid w:val="006A0FB6"/>
    <w:rsid w:val="006A1503"/>
    <w:rsid w:val="006A164B"/>
    <w:rsid w:val="006A1F4D"/>
    <w:rsid w:val="006A271A"/>
    <w:rsid w:val="006A2A1D"/>
    <w:rsid w:val="006A2CFE"/>
    <w:rsid w:val="006A2E27"/>
    <w:rsid w:val="006A333B"/>
    <w:rsid w:val="006A358E"/>
    <w:rsid w:val="006A3C56"/>
    <w:rsid w:val="006A3D64"/>
    <w:rsid w:val="006A45F9"/>
    <w:rsid w:val="006A4733"/>
    <w:rsid w:val="006A5156"/>
    <w:rsid w:val="006A5A4A"/>
    <w:rsid w:val="006A5C1C"/>
    <w:rsid w:val="006A6275"/>
    <w:rsid w:val="006A6594"/>
    <w:rsid w:val="006A68BC"/>
    <w:rsid w:val="006A6EA6"/>
    <w:rsid w:val="006B02A0"/>
    <w:rsid w:val="006B0553"/>
    <w:rsid w:val="006B0CD8"/>
    <w:rsid w:val="006B0FAB"/>
    <w:rsid w:val="006B2050"/>
    <w:rsid w:val="006B23E4"/>
    <w:rsid w:val="006B26B3"/>
    <w:rsid w:val="006B2868"/>
    <w:rsid w:val="006B2ED1"/>
    <w:rsid w:val="006B3139"/>
    <w:rsid w:val="006B3B69"/>
    <w:rsid w:val="006B3B93"/>
    <w:rsid w:val="006B47E7"/>
    <w:rsid w:val="006B5308"/>
    <w:rsid w:val="006B54AD"/>
    <w:rsid w:val="006B598D"/>
    <w:rsid w:val="006B5BD1"/>
    <w:rsid w:val="006B5C3D"/>
    <w:rsid w:val="006B5E43"/>
    <w:rsid w:val="006B6526"/>
    <w:rsid w:val="006B6EE9"/>
    <w:rsid w:val="006C04FC"/>
    <w:rsid w:val="006C0B9E"/>
    <w:rsid w:val="006C0DE5"/>
    <w:rsid w:val="006C1921"/>
    <w:rsid w:val="006C1F1B"/>
    <w:rsid w:val="006C26FC"/>
    <w:rsid w:val="006C317D"/>
    <w:rsid w:val="006C3384"/>
    <w:rsid w:val="006C34C3"/>
    <w:rsid w:val="006C36B2"/>
    <w:rsid w:val="006C3F9F"/>
    <w:rsid w:val="006C4024"/>
    <w:rsid w:val="006C4460"/>
    <w:rsid w:val="006C49F2"/>
    <w:rsid w:val="006C4A65"/>
    <w:rsid w:val="006C4BE2"/>
    <w:rsid w:val="006C4E10"/>
    <w:rsid w:val="006C56AF"/>
    <w:rsid w:val="006C5F2E"/>
    <w:rsid w:val="006C62EF"/>
    <w:rsid w:val="006C64FD"/>
    <w:rsid w:val="006C65D2"/>
    <w:rsid w:val="006C7465"/>
    <w:rsid w:val="006C7520"/>
    <w:rsid w:val="006C757B"/>
    <w:rsid w:val="006C7B77"/>
    <w:rsid w:val="006C7C12"/>
    <w:rsid w:val="006D0255"/>
    <w:rsid w:val="006D071A"/>
    <w:rsid w:val="006D165B"/>
    <w:rsid w:val="006D24BD"/>
    <w:rsid w:val="006D27FB"/>
    <w:rsid w:val="006D2E91"/>
    <w:rsid w:val="006D3385"/>
    <w:rsid w:val="006D38A2"/>
    <w:rsid w:val="006D39E2"/>
    <w:rsid w:val="006D3D9C"/>
    <w:rsid w:val="006D4828"/>
    <w:rsid w:val="006D4E9D"/>
    <w:rsid w:val="006D6157"/>
    <w:rsid w:val="006D694F"/>
    <w:rsid w:val="006D6F50"/>
    <w:rsid w:val="006D7082"/>
    <w:rsid w:val="006D72C6"/>
    <w:rsid w:val="006D7316"/>
    <w:rsid w:val="006D75E3"/>
    <w:rsid w:val="006D7612"/>
    <w:rsid w:val="006E0375"/>
    <w:rsid w:val="006E06C0"/>
    <w:rsid w:val="006E0E8D"/>
    <w:rsid w:val="006E146C"/>
    <w:rsid w:val="006E1615"/>
    <w:rsid w:val="006E2739"/>
    <w:rsid w:val="006E2FEA"/>
    <w:rsid w:val="006E3AFB"/>
    <w:rsid w:val="006E3AFE"/>
    <w:rsid w:val="006E3E38"/>
    <w:rsid w:val="006E4461"/>
    <w:rsid w:val="006E4F9B"/>
    <w:rsid w:val="006E5057"/>
    <w:rsid w:val="006E5AB0"/>
    <w:rsid w:val="006E5F32"/>
    <w:rsid w:val="006E60E4"/>
    <w:rsid w:val="006E64D4"/>
    <w:rsid w:val="006E66B9"/>
    <w:rsid w:val="006E69C2"/>
    <w:rsid w:val="006E6B0C"/>
    <w:rsid w:val="006E6B4F"/>
    <w:rsid w:val="006E7246"/>
    <w:rsid w:val="006E7DF2"/>
    <w:rsid w:val="006F065B"/>
    <w:rsid w:val="006F0759"/>
    <w:rsid w:val="006F08B4"/>
    <w:rsid w:val="006F098B"/>
    <w:rsid w:val="006F0FDA"/>
    <w:rsid w:val="006F11DF"/>
    <w:rsid w:val="006F1984"/>
    <w:rsid w:val="006F23A2"/>
    <w:rsid w:val="006F248A"/>
    <w:rsid w:val="006F2BA6"/>
    <w:rsid w:val="006F2CDA"/>
    <w:rsid w:val="006F30C3"/>
    <w:rsid w:val="006F3217"/>
    <w:rsid w:val="006F3557"/>
    <w:rsid w:val="006F3650"/>
    <w:rsid w:val="006F3854"/>
    <w:rsid w:val="006F3885"/>
    <w:rsid w:val="006F4110"/>
    <w:rsid w:val="006F4A88"/>
    <w:rsid w:val="006F51F4"/>
    <w:rsid w:val="006F5CF6"/>
    <w:rsid w:val="006F5FEF"/>
    <w:rsid w:val="006F61E7"/>
    <w:rsid w:val="006F68E4"/>
    <w:rsid w:val="006F69F8"/>
    <w:rsid w:val="006F78C6"/>
    <w:rsid w:val="006F7E23"/>
    <w:rsid w:val="007006EE"/>
    <w:rsid w:val="0070141A"/>
    <w:rsid w:val="00701658"/>
    <w:rsid w:val="0070231F"/>
    <w:rsid w:val="007023F1"/>
    <w:rsid w:val="007024C3"/>
    <w:rsid w:val="00702777"/>
    <w:rsid w:val="00702B1F"/>
    <w:rsid w:val="00702B3E"/>
    <w:rsid w:val="00702CAF"/>
    <w:rsid w:val="00702D52"/>
    <w:rsid w:val="00702E2A"/>
    <w:rsid w:val="00703666"/>
    <w:rsid w:val="007036EF"/>
    <w:rsid w:val="00703C8E"/>
    <w:rsid w:val="00703F84"/>
    <w:rsid w:val="007040C9"/>
    <w:rsid w:val="00704808"/>
    <w:rsid w:val="00704E45"/>
    <w:rsid w:val="00705060"/>
    <w:rsid w:val="00705596"/>
    <w:rsid w:val="007055F6"/>
    <w:rsid w:val="00705879"/>
    <w:rsid w:val="00706047"/>
    <w:rsid w:val="007060DB"/>
    <w:rsid w:val="007062D0"/>
    <w:rsid w:val="00706B9A"/>
    <w:rsid w:val="00706C04"/>
    <w:rsid w:val="00706EF8"/>
    <w:rsid w:val="0070712A"/>
    <w:rsid w:val="0070720D"/>
    <w:rsid w:val="007072E0"/>
    <w:rsid w:val="00707502"/>
    <w:rsid w:val="007077AC"/>
    <w:rsid w:val="007103A2"/>
    <w:rsid w:val="00710464"/>
    <w:rsid w:val="00710770"/>
    <w:rsid w:val="00710E39"/>
    <w:rsid w:val="0071116F"/>
    <w:rsid w:val="00711803"/>
    <w:rsid w:val="00711A2D"/>
    <w:rsid w:val="00711FB9"/>
    <w:rsid w:val="007120AA"/>
    <w:rsid w:val="00712228"/>
    <w:rsid w:val="00712C3A"/>
    <w:rsid w:val="00712FAC"/>
    <w:rsid w:val="00713004"/>
    <w:rsid w:val="00714110"/>
    <w:rsid w:val="007142EB"/>
    <w:rsid w:val="00715852"/>
    <w:rsid w:val="00715B32"/>
    <w:rsid w:val="00716069"/>
    <w:rsid w:val="007165EF"/>
    <w:rsid w:val="00716AA0"/>
    <w:rsid w:val="0071709C"/>
    <w:rsid w:val="007176A2"/>
    <w:rsid w:val="00720567"/>
    <w:rsid w:val="007208BB"/>
    <w:rsid w:val="00720D7D"/>
    <w:rsid w:val="007218A4"/>
    <w:rsid w:val="007220AD"/>
    <w:rsid w:val="0072212E"/>
    <w:rsid w:val="00722C61"/>
    <w:rsid w:val="00722FE2"/>
    <w:rsid w:val="00723882"/>
    <w:rsid w:val="007238C6"/>
    <w:rsid w:val="00724CB1"/>
    <w:rsid w:val="00724DBA"/>
    <w:rsid w:val="00725166"/>
    <w:rsid w:val="00725532"/>
    <w:rsid w:val="00725706"/>
    <w:rsid w:val="00725DBB"/>
    <w:rsid w:val="0072676E"/>
    <w:rsid w:val="00726FAF"/>
    <w:rsid w:val="00730062"/>
    <w:rsid w:val="007300E0"/>
    <w:rsid w:val="00730207"/>
    <w:rsid w:val="0073087E"/>
    <w:rsid w:val="00730D4A"/>
    <w:rsid w:val="00730E58"/>
    <w:rsid w:val="00731164"/>
    <w:rsid w:val="0073138B"/>
    <w:rsid w:val="0073245D"/>
    <w:rsid w:val="00733785"/>
    <w:rsid w:val="00733A5C"/>
    <w:rsid w:val="00733BDB"/>
    <w:rsid w:val="00733C7D"/>
    <w:rsid w:val="00733CF6"/>
    <w:rsid w:val="007340F4"/>
    <w:rsid w:val="0073416D"/>
    <w:rsid w:val="00734859"/>
    <w:rsid w:val="00734B94"/>
    <w:rsid w:val="007350E2"/>
    <w:rsid w:val="0073552C"/>
    <w:rsid w:val="0073565A"/>
    <w:rsid w:val="00736CC3"/>
    <w:rsid w:val="00736F1D"/>
    <w:rsid w:val="00737563"/>
    <w:rsid w:val="007378F4"/>
    <w:rsid w:val="007400B2"/>
    <w:rsid w:val="007404C4"/>
    <w:rsid w:val="007405C4"/>
    <w:rsid w:val="0074145A"/>
    <w:rsid w:val="00742567"/>
    <w:rsid w:val="00742807"/>
    <w:rsid w:val="00742EE5"/>
    <w:rsid w:val="007430FD"/>
    <w:rsid w:val="00743863"/>
    <w:rsid w:val="00743BE6"/>
    <w:rsid w:val="007441E8"/>
    <w:rsid w:val="007448D1"/>
    <w:rsid w:val="00744A5D"/>
    <w:rsid w:val="00744D48"/>
    <w:rsid w:val="00744FBA"/>
    <w:rsid w:val="007453D8"/>
    <w:rsid w:val="007460C2"/>
    <w:rsid w:val="007468CA"/>
    <w:rsid w:val="00750589"/>
    <w:rsid w:val="0075087E"/>
    <w:rsid w:val="00750C36"/>
    <w:rsid w:val="007511D4"/>
    <w:rsid w:val="007514ED"/>
    <w:rsid w:val="00751AC5"/>
    <w:rsid w:val="007520B0"/>
    <w:rsid w:val="00752368"/>
    <w:rsid w:val="007533F9"/>
    <w:rsid w:val="0075368B"/>
    <w:rsid w:val="0075373F"/>
    <w:rsid w:val="00753995"/>
    <w:rsid w:val="007539C1"/>
    <w:rsid w:val="00753B8B"/>
    <w:rsid w:val="0075416E"/>
    <w:rsid w:val="00754CB9"/>
    <w:rsid w:val="00754EDF"/>
    <w:rsid w:val="00754EF6"/>
    <w:rsid w:val="007552BE"/>
    <w:rsid w:val="007553F4"/>
    <w:rsid w:val="0075572A"/>
    <w:rsid w:val="00755769"/>
    <w:rsid w:val="00756957"/>
    <w:rsid w:val="00756BF8"/>
    <w:rsid w:val="0075704B"/>
    <w:rsid w:val="00757480"/>
    <w:rsid w:val="00757EBC"/>
    <w:rsid w:val="007605DB"/>
    <w:rsid w:val="00760BC0"/>
    <w:rsid w:val="00761002"/>
    <w:rsid w:val="007610D7"/>
    <w:rsid w:val="0076129F"/>
    <w:rsid w:val="00761579"/>
    <w:rsid w:val="00761A0E"/>
    <w:rsid w:val="00761A29"/>
    <w:rsid w:val="00761B19"/>
    <w:rsid w:val="007622EE"/>
    <w:rsid w:val="0076236A"/>
    <w:rsid w:val="00762C4E"/>
    <w:rsid w:val="00762DF3"/>
    <w:rsid w:val="00763391"/>
    <w:rsid w:val="0076374B"/>
    <w:rsid w:val="00763FE5"/>
    <w:rsid w:val="00764033"/>
    <w:rsid w:val="0076406F"/>
    <w:rsid w:val="00764635"/>
    <w:rsid w:val="007649CC"/>
    <w:rsid w:val="00764A80"/>
    <w:rsid w:val="00764C98"/>
    <w:rsid w:val="00764CCF"/>
    <w:rsid w:val="00764F48"/>
    <w:rsid w:val="007656DE"/>
    <w:rsid w:val="00765D80"/>
    <w:rsid w:val="00765DA2"/>
    <w:rsid w:val="00765F81"/>
    <w:rsid w:val="00765FED"/>
    <w:rsid w:val="007662E3"/>
    <w:rsid w:val="007664E1"/>
    <w:rsid w:val="00766B86"/>
    <w:rsid w:val="00767209"/>
    <w:rsid w:val="007673D6"/>
    <w:rsid w:val="00770E18"/>
    <w:rsid w:val="007710C6"/>
    <w:rsid w:val="00771346"/>
    <w:rsid w:val="007713F7"/>
    <w:rsid w:val="00771D39"/>
    <w:rsid w:val="0077228D"/>
    <w:rsid w:val="00772A2F"/>
    <w:rsid w:val="00773C96"/>
    <w:rsid w:val="007743A2"/>
    <w:rsid w:val="00774618"/>
    <w:rsid w:val="007747CC"/>
    <w:rsid w:val="007752AB"/>
    <w:rsid w:val="007754E7"/>
    <w:rsid w:val="007759EF"/>
    <w:rsid w:val="00775F2A"/>
    <w:rsid w:val="00776E4F"/>
    <w:rsid w:val="00776E79"/>
    <w:rsid w:val="00777023"/>
    <w:rsid w:val="007777DF"/>
    <w:rsid w:val="00777B3E"/>
    <w:rsid w:val="00777E76"/>
    <w:rsid w:val="00780142"/>
    <w:rsid w:val="00780BC1"/>
    <w:rsid w:val="00780C5D"/>
    <w:rsid w:val="00781521"/>
    <w:rsid w:val="007818CB"/>
    <w:rsid w:val="00781CFA"/>
    <w:rsid w:val="00781E11"/>
    <w:rsid w:val="0078240F"/>
    <w:rsid w:val="0078247F"/>
    <w:rsid w:val="007827B0"/>
    <w:rsid w:val="007834D3"/>
    <w:rsid w:val="00783F0F"/>
    <w:rsid w:val="00784352"/>
    <w:rsid w:val="0078437D"/>
    <w:rsid w:val="007843DA"/>
    <w:rsid w:val="00784B4E"/>
    <w:rsid w:val="00785041"/>
    <w:rsid w:val="00786260"/>
    <w:rsid w:val="007866CF"/>
    <w:rsid w:val="00786706"/>
    <w:rsid w:val="00786C1B"/>
    <w:rsid w:val="00787493"/>
    <w:rsid w:val="00787559"/>
    <w:rsid w:val="007877EC"/>
    <w:rsid w:val="00787F91"/>
    <w:rsid w:val="0079078C"/>
    <w:rsid w:val="00790946"/>
    <w:rsid w:val="00790E70"/>
    <w:rsid w:val="00791135"/>
    <w:rsid w:val="007915C9"/>
    <w:rsid w:val="00791665"/>
    <w:rsid w:val="007924EA"/>
    <w:rsid w:val="007936F3"/>
    <w:rsid w:val="00793F1D"/>
    <w:rsid w:val="00794977"/>
    <w:rsid w:val="00794A20"/>
    <w:rsid w:val="007951E0"/>
    <w:rsid w:val="007953C0"/>
    <w:rsid w:val="007956B1"/>
    <w:rsid w:val="00795889"/>
    <w:rsid w:val="00795BA2"/>
    <w:rsid w:val="007961C4"/>
    <w:rsid w:val="0079652A"/>
    <w:rsid w:val="007965FF"/>
    <w:rsid w:val="00796D71"/>
    <w:rsid w:val="0079703D"/>
    <w:rsid w:val="00797166"/>
    <w:rsid w:val="00797722"/>
    <w:rsid w:val="00797958"/>
    <w:rsid w:val="00797F0A"/>
    <w:rsid w:val="007A00F8"/>
    <w:rsid w:val="007A05C9"/>
    <w:rsid w:val="007A1D7C"/>
    <w:rsid w:val="007A297F"/>
    <w:rsid w:val="007A2B31"/>
    <w:rsid w:val="007A371B"/>
    <w:rsid w:val="007A376F"/>
    <w:rsid w:val="007A3DD5"/>
    <w:rsid w:val="007A4014"/>
    <w:rsid w:val="007A4043"/>
    <w:rsid w:val="007A42DE"/>
    <w:rsid w:val="007A44EF"/>
    <w:rsid w:val="007A4C0D"/>
    <w:rsid w:val="007A533A"/>
    <w:rsid w:val="007A54B3"/>
    <w:rsid w:val="007A564C"/>
    <w:rsid w:val="007A577C"/>
    <w:rsid w:val="007A5B10"/>
    <w:rsid w:val="007A5F33"/>
    <w:rsid w:val="007A6056"/>
    <w:rsid w:val="007A6901"/>
    <w:rsid w:val="007A6C6A"/>
    <w:rsid w:val="007A714B"/>
    <w:rsid w:val="007A719D"/>
    <w:rsid w:val="007A7951"/>
    <w:rsid w:val="007B01D7"/>
    <w:rsid w:val="007B0396"/>
    <w:rsid w:val="007B06BC"/>
    <w:rsid w:val="007B14B6"/>
    <w:rsid w:val="007B1CAF"/>
    <w:rsid w:val="007B1D0E"/>
    <w:rsid w:val="007B1F63"/>
    <w:rsid w:val="007B2696"/>
    <w:rsid w:val="007B2938"/>
    <w:rsid w:val="007B2BDF"/>
    <w:rsid w:val="007B322B"/>
    <w:rsid w:val="007B35EA"/>
    <w:rsid w:val="007B3869"/>
    <w:rsid w:val="007B3BCF"/>
    <w:rsid w:val="007B4019"/>
    <w:rsid w:val="007B4165"/>
    <w:rsid w:val="007B422A"/>
    <w:rsid w:val="007B5422"/>
    <w:rsid w:val="007B587A"/>
    <w:rsid w:val="007B64E8"/>
    <w:rsid w:val="007B6930"/>
    <w:rsid w:val="007B6B82"/>
    <w:rsid w:val="007B6CC3"/>
    <w:rsid w:val="007B6DC5"/>
    <w:rsid w:val="007B77BF"/>
    <w:rsid w:val="007B77E7"/>
    <w:rsid w:val="007B79AA"/>
    <w:rsid w:val="007B7A9D"/>
    <w:rsid w:val="007C0185"/>
    <w:rsid w:val="007C061B"/>
    <w:rsid w:val="007C08E2"/>
    <w:rsid w:val="007C0932"/>
    <w:rsid w:val="007C0A04"/>
    <w:rsid w:val="007C244C"/>
    <w:rsid w:val="007C2493"/>
    <w:rsid w:val="007C3193"/>
    <w:rsid w:val="007C337A"/>
    <w:rsid w:val="007C3676"/>
    <w:rsid w:val="007C4394"/>
    <w:rsid w:val="007C44F5"/>
    <w:rsid w:val="007C4A8C"/>
    <w:rsid w:val="007C4EE0"/>
    <w:rsid w:val="007C4F82"/>
    <w:rsid w:val="007C4FE9"/>
    <w:rsid w:val="007C5365"/>
    <w:rsid w:val="007C59E0"/>
    <w:rsid w:val="007C616D"/>
    <w:rsid w:val="007C65E8"/>
    <w:rsid w:val="007C684A"/>
    <w:rsid w:val="007C6AB6"/>
    <w:rsid w:val="007C7756"/>
    <w:rsid w:val="007C783D"/>
    <w:rsid w:val="007D02E7"/>
    <w:rsid w:val="007D0A99"/>
    <w:rsid w:val="007D0ACD"/>
    <w:rsid w:val="007D1F6C"/>
    <w:rsid w:val="007D226C"/>
    <w:rsid w:val="007D2816"/>
    <w:rsid w:val="007D2E12"/>
    <w:rsid w:val="007D3187"/>
    <w:rsid w:val="007D342D"/>
    <w:rsid w:val="007D4584"/>
    <w:rsid w:val="007D51D0"/>
    <w:rsid w:val="007D6A06"/>
    <w:rsid w:val="007D6C36"/>
    <w:rsid w:val="007D71F9"/>
    <w:rsid w:val="007D730F"/>
    <w:rsid w:val="007D7B1D"/>
    <w:rsid w:val="007D7FDB"/>
    <w:rsid w:val="007E034F"/>
    <w:rsid w:val="007E08D6"/>
    <w:rsid w:val="007E0EFF"/>
    <w:rsid w:val="007E1E60"/>
    <w:rsid w:val="007E24D2"/>
    <w:rsid w:val="007E2624"/>
    <w:rsid w:val="007E27C6"/>
    <w:rsid w:val="007E2F63"/>
    <w:rsid w:val="007E3668"/>
    <w:rsid w:val="007E3882"/>
    <w:rsid w:val="007E4105"/>
    <w:rsid w:val="007E42DD"/>
    <w:rsid w:val="007E5711"/>
    <w:rsid w:val="007E5C0C"/>
    <w:rsid w:val="007E5C65"/>
    <w:rsid w:val="007E5DAB"/>
    <w:rsid w:val="007E6298"/>
    <w:rsid w:val="007E67F0"/>
    <w:rsid w:val="007E6A68"/>
    <w:rsid w:val="007E6B56"/>
    <w:rsid w:val="007E6FAF"/>
    <w:rsid w:val="007E7085"/>
    <w:rsid w:val="007E7D67"/>
    <w:rsid w:val="007E7EEA"/>
    <w:rsid w:val="007F0714"/>
    <w:rsid w:val="007F082D"/>
    <w:rsid w:val="007F08DB"/>
    <w:rsid w:val="007F1370"/>
    <w:rsid w:val="007F19CD"/>
    <w:rsid w:val="007F22CB"/>
    <w:rsid w:val="007F2382"/>
    <w:rsid w:val="007F2ED1"/>
    <w:rsid w:val="007F32F7"/>
    <w:rsid w:val="007F382F"/>
    <w:rsid w:val="007F40D3"/>
    <w:rsid w:val="007F458E"/>
    <w:rsid w:val="007F4CFC"/>
    <w:rsid w:val="007F565A"/>
    <w:rsid w:val="007F57CD"/>
    <w:rsid w:val="007F5853"/>
    <w:rsid w:val="007F58C0"/>
    <w:rsid w:val="007F5B3E"/>
    <w:rsid w:val="007F5E9C"/>
    <w:rsid w:val="007F5F51"/>
    <w:rsid w:val="007F64B7"/>
    <w:rsid w:val="007F64BD"/>
    <w:rsid w:val="007F69C7"/>
    <w:rsid w:val="007F6E3B"/>
    <w:rsid w:val="007F6F3B"/>
    <w:rsid w:val="007F7305"/>
    <w:rsid w:val="007F789C"/>
    <w:rsid w:val="007F7CF0"/>
    <w:rsid w:val="0080125E"/>
    <w:rsid w:val="008015DC"/>
    <w:rsid w:val="00801790"/>
    <w:rsid w:val="008017E4"/>
    <w:rsid w:val="00801F0B"/>
    <w:rsid w:val="00802A30"/>
    <w:rsid w:val="00803251"/>
    <w:rsid w:val="00803321"/>
    <w:rsid w:val="008037A6"/>
    <w:rsid w:val="00803812"/>
    <w:rsid w:val="00803BB1"/>
    <w:rsid w:val="0080406D"/>
    <w:rsid w:val="00804849"/>
    <w:rsid w:val="00804867"/>
    <w:rsid w:val="00804A70"/>
    <w:rsid w:val="0080539C"/>
    <w:rsid w:val="00805529"/>
    <w:rsid w:val="00805722"/>
    <w:rsid w:val="008059D4"/>
    <w:rsid w:val="00805B83"/>
    <w:rsid w:val="00805C23"/>
    <w:rsid w:val="00806266"/>
    <w:rsid w:val="008062DD"/>
    <w:rsid w:val="0080633F"/>
    <w:rsid w:val="00806372"/>
    <w:rsid w:val="00806BA9"/>
    <w:rsid w:val="0080754B"/>
    <w:rsid w:val="00807692"/>
    <w:rsid w:val="00807AA5"/>
    <w:rsid w:val="00807B9E"/>
    <w:rsid w:val="00807F32"/>
    <w:rsid w:val="008108D8"/>
    <w:rsid w:val="00810E2E"/>
    <w:rsid w:val="00810E8E"/>
    <w:rsid w:val="00811672"/>
    <w:rsid w:val="00811AF9"/>
    <w:rsid w:val="00811F55"/>
    <w:rsid w:val="00811FDB"/>
    <w:rsid w:val="0081268C"/>
    <w:rsid w:val="0081281F"/>
    <w:rsid w:val="0081283A"/>
    <w:rsid w:val="00812ACC"/>
    <w:rsid w:val="00812C26"/>
    <w:rsid w:val="00813365"/>
    <w:rsid w:val="00814879"/>
    <w:rsid w:val="0081493C"/>
    <w:rsid w:val="00814AB3"/>
    <w:rsid w:val="00814DA3"/>
    <w:rsid w:val="0081512F"/>
    <w:rsid w:val="00816304"/>
    <w:rsid w:val="00816910"/>
    <w:rsid w:val="00816DD2"/>
    <w:rsid w:val="0081702B"/>
    <w:rsid w:val="008174BF"/>
    <w:rsid w:val="00817526"/>
    <w:rsid w:val="008176AD"/>
    <w:rsid w:val="008177F8"/>
    <w:rsid w:val="00817F75"/>
    <w:rsid w:val="00820D93"/>
    <w:rsid w:val="008213E2"/>
    <w:rsid w:val="00821DDF"/>
    <w:rsid w:val="008225FE"/>
    <w:rsid w:val="008227AB"/>
    <w:rsid w:val="00822FA9"/>
    <w:rsid w:val="00823E04"/>
    <w:rsid w:val="008243E0"/>
    <w:rsid w:val="008245C1"/>
    <w:rsid w:val="008247F2"/>
    <w:rsid w:val="008251BF"/>
    <w:rsid w:val="0082587E"/>
    <w:rsid w:val="00826095"/>
    <w:rsid w:val="008264FB"/>
    <w:rsid w:val="008268D7"/>
    <w:rsid w:val="00827171"/>
    <w:rsid w:val="00827E6E"/>
    <w:rsid w:val="00832260"/>
    <w:rsid w:val="0083240F"/>
    <w:rsid w:val="008324DD"/>
    <w:rsid w:val="00832543"/>
    <w:rsid w:val="00832579"/>
    <w:rsid w:val="00833012"/>
    <w:rsid w:val="00833046"/>
    <w:rsid w:val="00833682"/>
    <w:rsid w:val="008346E1"/>
    <w:rsid w:val="0083479B"/>
    <w:rsid w:val="008349F7"/>
    <w:rsid w:val="00835731"/>
    <w:rsid w:val="00835B03"/>
    <w:rsid w:val="0083608A"/>
    <w:rsid w:val="00836166"/>
    <w:rsid w:val="0083634C"/>
    <w:rsid w:val="00836385"/>
    <w:rsid w:val="00836CDD"/>
    <w:rsid w:val="00837416"/>
    <w:rsid w:val="00837B08"/>
    <w:rsid w:val="00837E72"/>
    <w:rsid w:val="00840B67"/>
    <w:rsid w:val="00841785"/>
    <w:rsid w:val="00841E30"/>
    <w:rsid w:val="00841EF7"/>
    <w:rsid w:val="00841FCD"/>
    <w:rsid w:val="008420DB"/>
    <w:rsid w:val="008424A7"/>
    <w:rsid w:val="008434AF"/>
    <w:rsid w:val="0084390F"/>
    <w:rsid w:val="00843F1C"/>
    <w:rsid w:val="008441A2"/>
    <w:rsid w:val="0084489F"/>
    <w:rsid w:val="008450C2"/>
    <w:rsid w:val="00845297"/>
    <w:rsid w:val="00845A52"/>
    <w:rsid w:val="00845B88"/>
    <w:rsid w:val="0084600C"/>
    <w:rsid w:val="008462E3"/>
    <w:rsid w:val="00846512"/>
    <w:rsid w:val="00846CA8"/>
    <w:rsid w:val="00847591"/>
    <w:rsid w:val="00847CB2"/>
    <w:rsid w:val="008502CC"/>
    <w:rsid w:val="00850436"/>
    <w:rsid w:val="00851384"/>
    <w:rsid w:val="00851A87"/>
    <w:rsid w:val="00851ABA"/>
    <w:rsid w:val="00851E26"/>
    <w:rsid w:val="0085237D"/>
    <w:rsid w:val="008527CF"/>
    <w:rsid w:val="00852A76"/>
    <w:rsid w:val="00852E4B"/>
    <w:rsid w:val="00852FAB"/>
    <w:rsid w:val="00853474"/>
    <w:rsid w:val="00853BF5"/>
    <w:rsid w:val="00853DBF"/>
    <w:rsid w:val="00854324"/>
    <w:rsid w:val="0085470B"/>
    <w:rsid w:val="00854944"/>
    <w:rsid w:val="00854F8E"/>
    <w:rsid w:val="00855706"/>
    <w:rsid w:val="00855DAD"/>
    <w:rsid w:val="00855F90"/>
    <w:rsid w:val="00856800"/>
    <w:rsid w:val="0085717C"/>
    <w:rsid w:val="0085735B"/>
    <w:rsid w:val="008575FA"/>
    <w:rsid w:val="00857EBA"/>
    <w:rsid w:val="008600AD"/>
    <w:rsid w:val="00860DB3"/>
    <w:rsid w:val="00860F86"/>
    <w:rsid w:val="008616A7"/>
    <w:rsid w:val="00861B56"/>
    <w:rsid w:val="00862628"/>
    <w:rsid w:val="00862641"/>
    <w:rsid w:val="0086307E"/>
    <w:rsid w:val="00863192"/>
    <w:rsid w:val="008638BD"/>
    <w:rsid w:val="008638CF"/>
    <w:rsid w:val="008639B5"/>
    <w:rsid w:val="00863E43"/>
    <w:rsid w:val="0086404D"/>
    <w:rsid w:val="00864498"/>
    <w:rsid w:val="00864707"/>
    <w:rsid w:val="00864A6A"/>
    <w:rsid w:val="00864DE6"/>
    <w:rsid w:val="008650E8"/>
    <w:rsid w:val="008651C1"/>
    <w:rsid w:val="008653A7"/>
    <w:rsid w:val="00865DBE"/>
    <w:rsid w:val="00866764"/>
    <w:rsid w:val="00866D29"/>
    <w:rsid w:val="00867404"/>
    <w:rsid w:val="008675BD"/>
    <w:rsid w:val="00867D91"/>
    <w:rsid w:val="008703C6"/>
    <w:rsid w:val="00870CCC"/>
    <w:rsid w:val="00872B79"/>
    <w:rsid w:val="00872EF5"/>
    <w:rsid w:val="00872F59"/>
    <w:rsid w:val="00873583"/>
    <w:rsid w:val="00873DC5"/>
    <w:rsid w:val="00873E36"/>
    <w:rsid w:val="00874064"/>
    <w:rsid w:val="00874E3D"/>
    <w:rsid w:val="008751D9"/>
    <w:rsid w:val="008756E4"/>
    <w:rsid w:val="00875CE6"/>
    <w:rsid w:val="00876591"/>
    <w:rsid w:val="00876870"/>
    <w:rsid w:val="00877260"/>
    <w:rsid w:val="0087729D"/>
    <w:rsid w:val="0087755D"/>
    <w:rsid w:val="0087769E"/>
    <w:rsid w:val="00877DE4"/>
    <w:rsid w:val="00877E98"/>
    <w:rsid w:val="00880919"/>
    <w:rsid w:val="00880D9D"/>
    <w:rsid w:val="00880ED0"/>
    <w:rsid w:val="00881BE8"/>
    <w:rsid w:val="0088225E"/>
    <w:rsid w:val="0088288F"/>
    <w:rsid w:val="00882D81"/>
    <w:rsid w:val="00884395"/>
    <w:rsid w:val="00884971"/>
    <w:rsid w:val="008850A8"/>
    <w:rsid w:val="00885343"/>
    <w:rsid w:val="0088563E"/>
    <w:rsid w:val="008857DB"/>
    <w:rsid w:val="00885AFB"/>
    <w:rsid w:val="00885CEA"/>
    <w:rsid w:val="00885FB4"/>
    <w:rsid w:val="00886349"/>
    <w:rsid w:val="00886F17"/>
    <w:rsid w:val="008876F1"/>
    <w:rsid w:val="00887B64"/>
    <w:rsid w:val="008902DF"/>
    <w:rsid w:val="008909EB"/>
    <w:rsid w:val="00890F19"/>
    <w:rsid w:val="008915C6"/>
    <w:rsid w:val="008917F2"/>
    <w:rsid w:val="00891B61"/>
    <w:rsid w:val="0089323F"/>
    <w:rsid w:val="0089371F"/>
    <w:rsid w:val="00894537"/>
    <w:rsid w:val="008946EA"/>
    <w:rsid w:val="00895152"/>
    <w:rsid w:val="0089583B"/>
    <w:rsid w:val="00896AB1"/>
    <w:rsid w:val="00896BC9"/>
    <w:rsid w:val="00897283"/>
    <w:rsid w:val="00897590"/>
    <w:rsid w:val="00897831"/>
    <w:rsid w:val="00897C80"/>
    <w:rsid w:val="008A06A3"/>
    <w:rsid w:val="008A0CA1"/>
    <w:rsid w:val="008A1190"/>
    <w:rsid w:val="008A235D"/>
    <w:rsid w:val="008A2A82"/>
    <w:rsid w:val="008A2F82"/>
    <w:rsid w:val="008A35E1"/>
    <w:rsid w:val="008A370C"/>
    <w:rsid w:val="008A40AB"/>
    <w:rsid w:val="008A443A"/>
    <w:rsid w:val="008A460D"/>
    <w:rsid w:val="008A4D35"/>
    <w:rsid w:val="008A5269"/>
    <w:rsid w:val="008A5377"/>
    <w:rsid w:val="008A544D"/>
    <w:rsid w:val="008A5892"/>
    <w:rsid w:val="008A5C5C"/>
    <w:rsid w:val="008A69DE"/>
    <w:rsid w:val="008A73C8"/>
    <w:rsid w:val="008A78D4"/>
    <w:rsid w:val="008B026D"/>
    <w:rsid w:val="008B076C"/>
    <w:rsid w:val="008B0EC0"/>
    <w:rsid w:val="008B0FD7"/>
    <w:rsid w:val="008B1022"/>
    <w:rsid w:val="008B14DC"/>
    <w:rsid w:val="008B14F8"/>
    <w:rsid w:val="008B2050"/>
    <w:rsid w:val="008B2486"/>
    <w:rsid w:val="008B2866"/>
    <w:rsid w:val="008B2C4F"/>
    <w:rsid w:val="008B3B84"/>
    <w:rsid w:val="008B3EC1"/>
    <w:rsid w:val="008B4DC9"/>
    <w:rsid w:val="008B4F87"/>
    <w:rsid w:val="008B4F88"/>
    <w:rsid w:val="008B56A6"/>
    <w:rsid w:val="008B5889"/>
    <w:rsid w:val="008B5D34"/>
    <w:rsid w:val="008B5D52"/>
    <w:rsid w:val="008B6406"/>
    <w:rsid w:val="008B6791"/>
    <w:rsid w:val="008B74CA"/>
    <w:rsid w:val="008B7664"/>
    <w:rsid w:val="008C0AF2"/>
    <w:rsid w:val="008C1865"/>
    <w:rsid w:val="008C18BE"/>
    <w:rsid w:val="008C2144"/>
    <w:rsid w:val="008C2B2F"/>
    <w:rsid w:val="008C2CDC"/>
    <w:rsid w:val="008C306A"/>
    <w:rsid w:val="008C314E"/>
    <w:rsid w:val="008C3626"/>
    <w:rsid w:val="008C36FC"/>
    <w:rsid w:val="008C38B6"/>
    <w:rsid w:val="008C413A"/>
    <w:rsid w:val="008C47DA"/>
    <w:rsid w:val="008C50B2"/>
    <w:rsid w:val="008C52F1"/>
    <w:rsid w:val="008C6213"/>
    <w:rsid w:val="008C6400"/>
    <w:rsid w:val="008C6C0D"/>
    <w:rsid w:val="008C6E4C"/>
    <w:rsid w:val="008C70AE"/>
    <w:rsid w:val="008C7ECD"/>
    <w:rsid w:val="008C7F8F"/>
    <w:rsid w:val="008D109B"/>
    <w:rsid w:val="008D1170"/>
    <w:rsid w:val="008D11E7"/>
    <w:rsid w:val="008D1261"/>
    <w:rsid w:val="008D1AFA"/>
    <w:rsid w:val="008D1CBA"/>
    <w:rsid w:val="008D2558"/>
    <w:rsid w:val="008D36CC"/>
    <w:rsid w:val="008D3BA5"/>
    <w:rsid w:val="008D40CE"/>
    <w:rsid w:val="008D417E"/>
    <w:rsid w:val="008D4E25"/>
    <w:rsid w:val="008D61D9"/>
    <w:rsid w:val="008D6D1F"/>
    <w:rsid w:val="008D706F"/>
    <w:rsid w:val="008D7781"/>
    <w:rsid w:val="008D77BF"/>
    <w:rsid w:val="008D7BEF"/>
    <w:rsid w:val="008D7EE1"/>
    <w:rsid w:val="008E0113"/>
    <w:rsid w:val="008E0552"/>
    <w:rsid w:val="008E0810"/>
    <w:rsid w:val="008E126C"/>
    <w:rsid w:val="008E1474"/>
    <w:rsid w:val="008E1858"/>
    <w:rsid w:val="008E2099"/>
    <w:rsid w:val="008E2569"/>
    <w:rsid w:val="008E2F80"/>
    <w:rsid w:val="008E31EC"/>
    <w:rsid w:val="008E350B"/>
    <w:rsid w:val="008E485B"/>
    <w:rsid w:val="008E5262"/>
    <w:rsid w:val="008E60B9"/>
    <w:rsid w:val="008E6397"/>
    <w:rsid w:val="008E654A"/>
    <w:rsid w:val="008E6FA8"/>
    <w:rsid w:val="008E79F8"/>
    <w:rsid w:val="008F010B"/>
    <w:rsid w:val="008F0679"/>
    <w:rsid w:val="008F0A48"/>
    <w:rsid w:val="008F0C5D"/>
    <w:rsid w:val="008F150C"/>
    <w:rsid w:val="008F15C4"/>
    <w:rsid w:val="008F1B19"/>
    <w:rsid w:val="008F1D26"/>
    <w:rsid w:val="008F1D3F"/>
    <w:rsid w:val="008F1EBB"/>
    <w:rsid w:val="008F2409"/>
    <w:rsid w:val="008F3C7E"/>
    <w:rsid w:val="008F4B79"/>
    <w:rsid w:val="008F51AE"/>
    <w:rsid w:val="008F5270"/>
    <w:rsid w:val="008F5A9C"/>
    <w:rsid w:val="008F5B80"/>
    <w:rsid w:val="008F5E36"/>
    <w:rsid w:val="008F6851"/>
    <w:rsid w:val="008F6C0B"/>
    <w:rsid w:val="008F7728"/>
    <w:rsid w:val="008F7887"/>
    <w:rsid w:val="009000AA"/>
    <w:rsid w:val="009000E0"/>
    <w:rsid w:val="0090021F"/>
    <w:rsid w:val="00900A2B"/>
    <w:rsid w:val="00900C5B"/>
    <w:rsid w:val="00900F89"/>
    <w:rsid w:val="00901601"/>
    <w:rsid w:val="009016DF"/>
    <w:rsid w:val="00901877"/>
    <w:rsid w:val="00901D68"/>
    <w:rsid w:val="009030CE"/>
    <w:rsid w:val="00903150"/>
    <w:rsid w:val="009041AA"/>
    <w:rsid w:val="0090428A"/>
    <w:rsid w:val="0090508C"/>
    <w:rsid w:val="00905AE6"/>
    <w:rsid w:val="00905BE0"/>
    <w:rsid w:val="00905C87"/>
    <w:rsid w:val="009062BF"/>
    <w:rsid w:val="00907300"/>
    <w:rsid w:val="00907B2D"/>
    <w:rsid w:val="0091011A"/>
    <w:rsid w:val="009105E3"/>
    <w:rsid w:val="00910B54"/>
    <w:rsid w:val="0091174F"/>
    <w:rsid w:val="0091185A"/>
    <w:rsid w:val="009118D2"/>
    <w:rsid w:val="00912700"/>
    <w:rsid w:val="009131DF"/>
    <w:rsid w:val="00913629"/>
    <w:rsid w:val="00913B55"/>
    <w:rsid w:val="00913DB3"/>
    <w:rsid w:val="00914B66"/>
    <w:rsid w:val="00915810"/>
    <w:rsid w:val="00915842"/>
    <w:rsid w:val="0091588E"/>
    <w:rsid w:val="00916AD7"/>
    <w:rsid w:val="00916C95"/>
    <w:rsid w:val="00917166"/>
    <w:rsid w:val="009171EC"/>
    <w:rsid w:val="009175CD"/>
    <w:rsid w:val="009178C5"/>
    <w:rsid w:val="00917C6E"/>
    <w:rsid w:val="00920423"/>
    <w:rsid w:val="00920BCA"/>
    <w:rsid w:val="009216B5"/>
    <w:rsid w:val="009226C1"/>
    <w:rsid w:val="00923110"/>
    <w:rsid w:val="009234FA"/>
    <w:rsid w:val="00923997"/>
    <w:rsid w:val="00923C3E"/>
    <w:rsid w:val="009242D5"/>
    <w:rsid w:val="00924373"/>
    <w:rsid w:val="00924C17"/>
    <w:rsid w:val="00924E59"/>
    <w:rsid w:val="0092547B"/>
    <w:rsid w:val="009255FC"/>
    <w:rsid w:val="00925AB7"/>
    <w:rsid w:val="00926219"/>
    <w:rsid w:val="00926814"/>
    <w:rsid w:val="00927129"/>
    <w:rsid w:val="009279B2"/>
    <w:rsid w:val="00927DCC"/>
    <w:rsid w:val="009300DB"/>
    <w:rsid w:val="009301DA"/>
    <w:rsid w:val="00930354"/>
    <w:rsid w:val="0093070A"/>
    <w:rsid w:val="009307F4"/>
    <w:rsid w:val="00930AF3"/>
    <w:rsid w:val="00930B12"/>
    <w:rsid w:val="00930EB0"/>
    <w:rsid w:val="009316CE"/>
    <w:rsid w:val="00931BDB"/>
    <w:rsid w:val="009321A2"/>
    <w:rsid w:val="009321F8"/>
    <w:rsid w:val="00932595"/>
    <w:rsid w:val="00932685"/>
    <w:rsid w:val="0093306A"/>
    <w:rsid w:val="009336B9"/>
    <w:rsid w:val="009337DA"/>
    <w:rsid w:val="0093394F"/>
    <w:rsid w:val="00933E9C"/>
    <w:rsid w:val="00934186"/>
    <w:rsid w:val="009345C3"/>
    <w:rsid w:val="00934894"/>
    <w:rsid w:val="00934941"/>
    <w:rsid w:val="00934A06"/>
    <w:rsid w:val="009351EE"/>
    <w:rsid w:val="00935362"/>
    <w:rsid w:val="00935E95"/>
    <w:rsid w:val="00936207"/>
    <w:rsid w:val="00936325"/>
    <w:rsid w:val="0093678A"/>
    <w:rsid w:val="009369D4"/>
    <w:rsid w:val="00936DC2"/>
    <w:rsid w:val="009377F0"/>
    <w:rsid w:val="00937D47"/>
    <w:rsid w:val="00941242"/>
    <w:rsid w:val="00942016"/>
    <w:rsid w:val="00942652"/>
    <w:rsid w:val="0094289A"/>
    <w:rsid w:val="00942CDB"/>
    <w:rsid w:val="00942FD6"/>
    <w:rsid w:val="0094323F"/>
    <w:rsid w:val="00944FCA"/>
    <w:rsid w:val="009463A2"/>
    <w:rsid w:val="00947044"/>
    <w:rsid w:val="0094741B"/>
    <w:rsid w:val="0094766A"/>
    <w:rsid w:val="0094798F"/>
    <w:rsid w:val="009509F9"/>
    <w:rsid w:val="00951F7A"/>
    <w:rsid w:val="00952041"/>
    <w:rsid w:val="009523FB"/>
    <w:rsid w:val="0095269C"/>
    <w:rsid w:val="0095335B"/>
    <w:rsid w:val="009537DE"/>
    <w:rsid w:val="00954C1E"/>
    <w:rsid w:val="00955283"/>
    <w:rsid w:val="0095598E"/>
    <w:rsid w:val="00955DEF"/>
    <w:rsid w:val="0095714B"/>
    <w:rsid w:val="009574D0"/>
    <w:rsid w:val="00957889"/>
    <w:rsid w:val="00957DB1"/>
    <w:rsid w:val="00960113"/>
    <w:rsid w:val="00960553"/>
    <w:rsid w:val="0096099E"/>
    <w:rsid w:val="0096104C"/>
    <w:rsid w:val="00961B7E"/>
    <w:rsid w:val="00961C9E"/>
    <w:rsid w:val="00961F1F"/>
    <w:rsid w:val="009624B0"/>
    <w:rsid w:val="00962749"/>
    <w:rsid w:val="009628A5"/>
    <w:rsid w:val="00962925"/>
    <w:rsid w:val="00962BD8"/>
    <w:rsid w:val="00963AED"/>
    <w:rsid w:val="00963BDF"/>
    <w:rsid w:val="00963E46"/>
    <w:rsid w:val="009641C6"/>
    <w:rsid w:val="0096429C"/>
    <w:rsid w:val="00965AF7"/>
    <w:rsid w:val="00965D09"/>
    <w:rsid w:val="00965D2A"/>
    <w:rsid w:val="0096627F"/>
    <w:rsid w:val="00966634"/>
    <w:rsid w:val="00966917"/>
    <w:rsid w:val="00966B93"/>
    <w:rsid w:val="00966BF2"/>
    <w:rsid w:val="00966CF1"/>
    <w:rsid w:val="00967550"/>
    <w:rsid w:val="009706AD"/>
    <w:rsid w:val="009713A6"/>
    <w:rsid w:val="00971457"/>
    <w:rsid w:val="00971CCF"/>
    <w:rsid w:val="00972366"/>
    <w:rsid w:val="00972574"/>
    <w:rsid w:val="009725AF"/>
    <w:rsid w:val="00972BA0"/>
    <w:rsid w:val="00972FFF"/>
    <w:rsid w:val="0097308C"/>
    <w:rsid w:val="0097344A"/>
    <w:rsid w:val="00973941"/>
    <w:rsid w:val="00974951"/>
    <w:rsid w:val="009749C5"/>
    <w:rsid w:val="00974D3F"/>
    <w:rsid w:val="00974E29"/>
    <w:rsid w:val="00975CA8"/>
    <w:rsid w:val="00975CBA"/>
    <w:rsid w:val="00975E91"/>
    <w:rsid w:val="00976724"/>
    <w:rsid w:val="00976886"/>
    <w:rsid w:val="00976AC2"/>
    <w:rsid w:val="00976CAA"/>
    <w:rsid w:val="00976D98"/>
    <w:rsid w:val="00976FB3"/>
    <w:rsid w:val="00977474"/>
    <w:rsid w:val="00977B27"/>
    <w:rsid w:val="009800B3"/>
    <w:rsid w:val="00980128"/>
    <w:rsid w:val="009801F4"/>
    <w:rsid w:val="0098026F"/>
    <w:rsid w:val="00980523"/>
    <w:rsid w:val="009807E8"/>
    <w:rsid w:val="009812CE"/>
    <w:rsid w:val="009813A5"/>
    <w:rsid w:val="00981C1F"/>
    <w:rsid w:val="00981C20"/>
    <w:rsid w:val="00981FBE"/>
    <w:rsid w:val="00982209"/>
    <w:rsid w:val="009825ED"/>
    <w:rsid w:val="00982AFF"/>
    <w:rsid w:val="00982F20"/>
    <w:rsid w:val="00984272"/>
    <w:rsid w:val="00984539"/>
    <w:rsid w:val="00984931"/>
    <w:rsid w:val="00984D30"/>
    <w:rsid w:val="00985657"/>
    <w:rsid w:val="00985AF6"/>
    <w:rsid w:val="009862A1"/>
    <w:rsid w:val="009864A2"/>
    <w:rsid w:val="0098673B"/>
    <w:rsid w:val="00986CD8"/>
    <w:rsid w:val="009876BB"/>
    <w:rsid w:val="00987ADB"/>
    <w:rsid w:val="00987ED9"/>
    <w:rsid w:val="00987FAA"/>
    <w:rsid w:val="00990D3D"/>
    <w:rsid w:val="009915DE"/>
    <w:rsid w:val="009917D1"/>
    <w:rsid w:val="00992150"/>
    <w:rsid w:val="009921FF"/>
    <w:rsid w:val="009924B9"/>
    <w:rsid w:val="00992A83"/>
    <w:rsid w:val="00992B86"/>
    <w:rsid w:val="009930FE"/>
    <w:rsid w:val="009935EE"/>
    <w:rsid w:val="0099393E"/>
    <w:rsid w:val="00993A58"/>
    <w:rsid w:val="00993EED"/>
    <w:rsid w:val="009954AB"/>
    <w:rsid w:val="00995871"/>
    <w:rsid w:val="00995AA5"/>
    <w:rsid w:val="009964CE"/>
    <w:rsid w:val="00996A77"/>
    <w:rsid w:val="00996B0D"/>
    <w:rsid w:val="00996BA8"/>
    <w:rsid w:val="00997044"/>
    <w:rsid w:val="0099713F"/>
    <w:rsid w:val="00997841"/>
    <w:rsid w:val="00997DD9"/>
    <w:rsid w:val="009A0574"/>
    <w:rsid w:val="009A08B6"/>
    <w:rsid w:val="009A1583"/>
    <w:rsid w:val="009A193D"/>
    <w:rsid w:val="009A19C0"/>
    <w:rsid w:val="009A1B44"/>
    <w:rsid w:val="009A1CC1"/>
    <w:rsid w:val="009A1D8E"/>
    <w:rsid w:val="009A1E8A"/>
    <w:rsid w:val="009A1F5B"/>
    <w:rsid w:val="009A2336"/>
    <w:rsid w:val="009A28CD"/>
    <w:rsid w:val="009A2BE6"/>
    <w:rsid w:val="009A337A"/>
    <w:rsid w:val="009A34CB"/>
    <w:rsid w:val="009A3F85"/>
    <w:rsid w:val="009A49E1"/>
    <w:rsid w:val="009A4F58"/>
    <w:rsid w:val="009A5222"/>
    <w:rsid w:val="009A55C5"/>
    <w:rsid w:val="009A5701"/>
    <w:rsid w:val="009A5AC6"/>
    <w:rsid w:val="009A5CBA"/>
    <w:rsid w:val="009B02B1"/>
    <w:rsid w:val="009B039E"/>
    <w:rsid w:val="009B0BB4"/>
    <w:rsid w:val="009B1490"/>
    <w:rsid w:val="009B1751"/>
    <w:rsid w:val="009B1A5B"/>
    <w:rsid w:val="009B1EC2"/>
    <w:rsid w:val="009B221A"/>
    <w:rsid w:val="009B3295"/>
    <w:rsid w:val="009B33D8"/>
    <w:rsid w:val="009B39C6"/>
    <w:rsid w:val="009B40AE"/>
    <w:rsid w:val="009B41AF"/>
    <w:rsid w:val="009B4A13"/>
    <w:rsid w:val="009B4B71"/>
    <w:rsid w:val="009B4FC8"/>
    <w:rsid w:val="009B5E43"/>
    <w:rsid w:val="009B623A"/>
    <w:rsid w:val="009B64DF"/>
    <w:rsid w:val="009B6680"/>
    <w:rsid w:val="009B6867"/>
    <w:rsid w:val="009B7662"/>
    <w:rsid w:val="009C0BA6"/>
    <w:rsid w:val="009C135C"/>
    <w:rsid w:val="009C164D"/>
    <w:rsid w:val="009C1C23"/>
    <w:rsid w:val="009C1C51"/>
    <w:rsid w:val="009C21EF"/>
    <w:rsid w:val="009C2497"/>
    <w:rsid w:val="009C25E4"/>
    <w:rsid w:val="009C307C"/>
    <w:rsid w:val="009C42F4"/>
    <w:rsid w:val="009C457E"/>
    <w:rsid w:val="009C45D7"/>
    <w:rsid w:val="009C4B97"/>
    <w:rsid w:val="009C50D3"/>
    <w:rsid w:val="009C5948"/>
    <w:rsid w:val="009C648D"/>
    <w:rsid w:val="009C6C24"/>
    <w:rsid w:val="009C6EA6"/>
    <w:rsid w:val="009C6EDA"/>
    <w:rsid w:val="009C74AC"/>
    <w:rsid w:val="009C78A8"/>
    <w:rsid w:val="009C7BF1"/>
    <w:rsid w:val="009C7D5B"/>
    <w:rsid w:val="009C7F49"/>
    <w:rsid w:val="009D0358"/>
    <w:rsid w:val="009D0AB0"/>
    <w:rsid w:val="009D16DD"/>
    <w:rsid w:val="009D1DF9"/>
    <w:rsid w:val="009D24DC"/>
    <w:rsid w:val="009D25D4"/>
    <w:rsid w:val="009D3232"/>
    <w:rsid w:val="009D327A"/>
    <w:rsid w:val="009D3A69"/>
    <w:rsid w:val="009D3D43"/>
    <w:rsid w:val="009D3FC8"/>
    <w:rsid w:val="009D5208"/>
    <w:rsid w:val="009D5266"/>
    <w:rsid w:val="009D561E"/>
    <w:rsid w:val="009D6725"/>
    <w:rsid w:val="009D6726"/>
    <w:rsid w:val="009D6975"/>
    <w:rsid w:val="009D6CB2"/>
    <w:rsid w:val="009D7050"/>
    <w:rsid w:val="009D7623"/>
    <w:rsid w:val="009E0028"/>
    <w:rsid w:val="009E026F"/>
    <w:rsid w:val="009E0674"/>
    <w:rsid w:val="009E133C"/>
    <w:rsid w:val="009E15E5"/>
    <w:rsid w:val="009E17F8"/>
    <w:rsid w:val="009E1A68"/>
    <w:rsid w:val="009E2EAB"/>
    <w:rsid w:val="009E34BA"/>
    <w:rsid w:val="009E3849"/>
    <w:rsid w:val="009E4AAD"/>
    <w:rsid w:val="009E4E63"/>
    <w:rsid w:val="009E55C1"/>
    <w:rsid w:val="009E7465"/>
    <w:rsid w:val="009E7A7F"/>
    <w:rsid w:val="009F10F3"/>
    <w:rsid w:val="009F14F3"/>
    <w:rsid w:val="009F1A87"/>
    <w:rsid w:val="009F1F27"/>
    <w:rsid w:val="009F21C0"/>
    <w:rsid w:val="009F3045"/>
    <w:rsid w:val="009F3948"/>
    <w:rsid w:val="009F4524"/>
    <w:rsid w:val="009F4716"/>
    <w:rsid w:val="009F4A9D"/>
    <w:rsid w:val="009F4BB7"/>
    <w:rsid w:val="009F5C22"/>
    <w:rsid w:val="009F6978"/>
    <w:rsid w:val="009F6BD8"/>
    <w:rsid w:val="009F6C62"/>
    <w:rsid w:val="009F6DF0"/>
    <w:rsid w:val="009F7A2B"/>
    <w:rsid w:val="009F7D25"/>
    <w:rsid w:val="009F7F32"/>
    <w:rsid w:val="00A00E08"/>
    <w:rsid w:val="00A01789"/>
    <w:rsid w:val="00A01CDD"/>
    <w:rsid w:val="00A025FF"/>
    <w:rsid w:val="00A026CC"/>
    <w:rsid w:val="00A02812"/>
    <w:rsid w:val="00A02F1E"/>
    <w:rsid w:val="00A0363E"/>
    <w:rsid w:val="00A03C14"/>
    <w:rsid w:val="00A046FB"/>
    <w:rsid w:val="00A04772"/>
    <w:rsid w:val="00A049F9"/>
    <w:rsid w:val="00A050B9"/>
    <w:rsid w:val="00A055EC"/>
    <w:rsid w:val="00A05837"/>
    <w:rsid w:val="00A05F47"/>
    <w:rsid w:val="00A0617A"/>
    <w:rsid w:val="00A064FA"/>
    <w:rsid w:val="00A06B70"/>
    <w:rsid w:val="00A07211"/>
    <w:rsid w:val="00A07585"/>
    <w:rsid w:val="00A079CA"/>
    <w:rsid w:val="00A10460"/>
    <w:rsid w:val="00A112D5"/>
    <w:rsid w:val="00A11586"/>
    <w:rsid w:val="00A11769"/>
    <w:rsid w:val="00A11F33"/>
    <w:rsid w:val="00A12170"/>
    <w:rsid w:val="00A122F3"/>
    <w:rsid w:val="00A12B8C"/>
    <w:rsid w:val="00A12C5A"/>
    <w:rsid w:val="00A12D4F"/>
    <w:rsid w:val="00A12D53"/>
    <w:rsid w:val="00A143AF"/>
    <w:rsid w:val="00A15180"/>
    <w:rsid w:val="00A153FC"/>
    <w:rsid w:val="00A15427"/>
    <w:rsid w:val="00A15F57"/>
    <w:rsid w:val="00A15F80"/>
    <w:rsid w:val="00A1618A"/>
    <w:rsid w:val="00A16AAD"/>
    <w:rsid w:val="00A17113"/>
    <w:rsid w:val="00A2009F"/>
    <w:rsid w:val="00A2013D"/>
    <w:rsid w:val="00A20565"/>
    <w:rsid w:val="00A208E2"/>
    <w:rsid w:val="00A208F4"/>
    <w:rsid w:val="00A20BA9"/>
    <w:rsid w:val="00A20FE8"/>
    <w:rsid w:val="00A2190E"/>
    <w:rsid w:val="00A21992"/>
    <w:rsid w:val="00A21B6B"/>
    <w:rsid w:val="00A21CEE"/>
    <w:rsid w:val="00A21EFC"/>
    <w:rsid w:val="00A22872"/>
    <w:rsid w:val="00A23173"/>
    <w:rsid w:val="00A23697"/>
    <w:rsid w:val="00A23D04"/>
    <w:rsid w:val="00A24AF6"/>
    <w:rsid w:val="00A24E6C"/>
    <w:rsid w:val="00A2577A"/>
    <w:rsid w:val="00A2638F"/>
    <w:rsid w:val="00A26FA2"/>
    <w:rsid w:val="00A272B6"/>
    <w:rsid w:val="00A302B6"/>
    <w:rsid w:val="00A30639"/>
    <w:rsid w:val="00A3168E"/>
    <w:rsid w:val="00A3186B"/>
    <w:rsid w:val="00A31E1C"/>
    <w:rsid w:val="00A31EFB"/>
    <w:rsid w:val="00A321CC"/>
    <w:rsid w:val="00A322A0"/>
    <w:rsid w:val="00A32B9C"/>
    <w:rsid w:val="00A330F4"/>
    <w:rsid w:val="00A33355"/>
    <w:rsid w:val="00A3342E"/>
    <w:rsid w:val="00A33564"/>
    <w:rsid w:val="00A3370D"/>
    <w:rsid w:val="00A339B9"/>
    <w:rsid w:val="00A33AE1"/>
    <w:rsid w:val="00A33C39"/>
    <w:rsid w:val="00A33D0D"/>
    <w:rsid w:val="00A3487E"/>
    <w:rsid w:val="00A351DE"/>
    <w:rsid w:val="00A35D0E"/>
    <w:rsid w:val="00A35FAB"/>
    <w:rsid w:val="00A36251"/>
    <w:rsid w:val="00A36C58"/>
    <w:rsid w:val="00A36CF2"/>
    <w:rsid w:val="00A36CFB"/>
    <w:rsid w:val="00A3714B"/>
    <w:rsid w:val="00A37179"/>
    <w:rsid w:val="00A37B29"/>
    <w:rsid w:val="00A41994"/>
    <w:rsid w:val="00A41CB9"/>
    <w:rsid w:val="00A41F2A"/>
    <w:rsid w:val="00A42587"/>
    <w:rsid w:val="00A42857"/>
    <w:rsid w:val="00A43467"/>
    <w:rsid w:val="00A444CB"/>
    <w:rsid w:val="00A44CB5"/>
    <w:rsid w:val="00A44EE8"/>
    <w:rsid w:val="00A44FFE"/>
    <w:rsid w:val="00A45312"/>
    <w:rsid w:val="00A457B1"/>
    <w:rsid w:val="00A45DA5"/>
    <w:rsid w:val="00A46315"/>
    <w:rsid w:val="00A465AE"/>
    <w:rsid w:val="00A4685A"/>
    <w:rsid w:val="00A4757E"/>
    <w:rsid w:val="00A50077"/>
    <w:rsid w:val="00A50D4F"/>
    <w:rsid w:val="00A5107A"/>
    <w:rsid w:val="00A5125F"/>
    <w:rsid w:val="00A51551"/>
    <w:rsid w:val="00A51FFA"/>
    <w:rsid w:val="00A52016"/>
    <w:rsid w:val="00A5391C"/>
    <w:rsid w:val="00A53946"/>
    <w:rsid w:val="00A53EBF"/>
    <w:rsid w:val="00A543CC"/>
    <w:rsid w:val="00A54905"/>
    <w:rsid w:val="00A54B5C"/>
    <w:rsid w:val="00A54D2D"/>
    <w:rsid w:val="00A55E1B"/>
    <w:rsid w:val="00A56066"/>
    <w:rsid w:val="00A561D9"/>
    <w:rsid w:val="00A5657D"/>
    <w:rsid w:val="00A56F41"/>
    <w:rsid w:val="00A57500"/>
    <w:rsid w:val="00A609F9"/>
    <w:rsid w:val="00A60B32"/>
    <w:rsid w:val="00A614EF"/>
    <w:rsid w:val="00A61664"/>
    <w:rsid w:val="00A62723"/>
    <w:rsid w:val="00A63FCF"/>
    <w:rsid w:val="00A6405C"/>
    <w:rsid w:val="00A642A4"/>
    <w:rsid w:val="00A64874"/>
    <w:rsid w:val="00A648B7"/>
    <w:rsid w:val="00A655DD"/>
    <w:rsid w:val="00A65A40"/>
    <w:rsid w:val="00A65E95"/>
    <w:rsid w:val="00A66078"/>
    <w:rsid w:val="00A66114"/>
    <w:rsid w:val="00A661DB"/>
    <w:rsid w:val="00A66555"/>
    <w:rsid w:val="00A671C1"/>
    <w:rsid w:val="00A67522"/>
    <w:rsid w:val="00A70708"/>
    <w:rsid w:val="00A70FE3"/>
    <w:rsid w:val="00A7199A"/>
    <w:rsid w:val="00A71C0B"/>
    <w:rsid w:val="00A71E79"/>
    <w:rsid w:val="00A71EDC"/>
    <w:rsid w:val="00A71F39"/>
    <w:rsid w:val="00A722FB"/>
    <w:rsid w:val="00A72891"/>
    <w:rsid w:val="00A728C7"/>
    <w:rsid w:val="00A728C8"/>
    <w:rsid w:val="00A72C90"/>
    <w:rsid w:val="00A736A1"/>
    <w:rsid w:val="00A73940"/>
    <w:rsid w:val="00A73999"/>
    <w:rsid w:val="00A73B63"/>
    <w:rsid w:val="00A73C68"/>
    <w:rsid w:val="00A74540"/>
    <w:rsid w:val="00A747DC"/>
    <w:rsid w:val="00A74DAA"/>
    <w:rsid w:val="00A75223"/>
    <w:rsid w:val="00A75272"/>
    <w:rsid w:val="00A76002"/>
    <w:rsid w:val="00A762B2"/>
    <w:rsid w:val="00A76371"/>
    <w:rsid w:val="00A763F3"/>
    <w:rsid w:val="00A76572"/>
    <w:rsid w:val="00A77176"/>
    <w:rsid w:val="00A773E6"/>
    <w:rsid w:val="00A77E74"/>
    <w:rsid w:val="00A80308"/>
    <w:rsid w:val="00A8047B"/>
    <w:rsid w:val="00A8077A"/>
    <w:rsid w:val="00A80D6D"/>
    <w:rsid w:val="00A81195"/>
    <w:rsid w:val="00A8123D"/>
    <w:rsid w:val="00A81512"/>
    <w:rsid w:val="00A81573"/>
    <w:rsid w:val="00A82579"/>
    <w:rsid w:val="00A82A04"/>
    <w:rsid w:val="00A82BA6"/>
    <w:rsid w:val="00A82BB0"/>
    <w:rsid w:val="00A82CAF"/>
    <w:rsid w:val="00A82F9D"/>
    <w:rsid w:val="00A83083"/>
    <w:rsid w:val="00A8316A"/>
    <w:rsid w:val="00A83A22"/>
    <w:rsid w:val="00A8462A"/>
    <w:rsid w:val="00A84ABE"/>
    <w:rsid w:val="00A853DD"/>
    <w:rsid w:val="00A85470"/>
    <w:rsid w:val="00A85726"/>
    <w:rsid w:val="00A858EC"/>
    <w:rsid w:val="00A86147"/>
    <w:rsid w:val="00A86726"/>
    <w:rsid w:val="00A87110"/>
    <w:rsid w:val="00A879DA"/>
    <w:rsid w:val="00A901A1"/>
    <w:rsid w:val="00A9075C"/>
    <w:rsid w:val="00A91680"/>
    <w:rsid w:val="00A9243F"/>
    <w:rsid w:val="00A9247F"/>
    <w:rsid w:val="00A92BBF"/>
    <w:rsid w:val="00A92D7F"/>
    <w:rsid w:val="00A9356C"/>
    <w:rsid w:val="00A9356F"/>
    <w:rsid w:val="00A935DC"/>
    <w:rsid w:val="00A93A89"/>
    <w:rsid w:val="00A942B5"/>
    <w:rsid w:val="00A953FA"/>
    <w:rsid w:val="00A95417"/>
    <w:rsid w:val="00A954E0"/>
    <w:rsid w:val="00A959B0"/>
    <w:rsid w:val="00A96542"/>
    <w:rsid w:val="00A97F25"/>
    <w:rsid w:val="00AA0143"/>
    <w:rsid w:val="00AA03C5"/>
    <w:rsid w:val="00AA0407"/>
    <w:rsid w:val="00AA055A"/>
    <w:rsid w:val="00AA09FD"/>
    <w:rsid w:val="00AA0D78"/>
    <w:rsid w:val="00AA13D0"/>
    <w:rsid w:val="00AA1E62"/>
    <w:rsid w:val="00AA2BBB"/>
    <w:rsid w:val="00AA2DE6"/>
    <w:rsid w:val="00AA3117"/>
    <w:rsid w:val="00AA3CFB"/>
    <w:rsid w:val="00AA4120"/>
    <w:rsid w:val="00AA4439"/>
    <w:rsid w:val="00AA4C7B"/>
    <w:rsid w:val="00AA4CA3"/>
    <w:rsid w:val="00AA4CCB"/>
    <w:rsid w:val="00AA506D"/>
    <w:rsid w:val="00AA605B"/>
    <w:rsid w:val="00AA65A6"/>
    <w:rsid w:val="00AA6A1E"/>
    <w:rsid w:val="00AA6D9F"/>
    <w:rsid w:val="00AA6DDB"/>
    <w:rsid w:val="00AA7761"/>
    <w:rsid w:val="00AB0844"/>
    <w:rsid w:val="00AB0A5A"/>
    <w:rsid w:val="00AB0DE3"/>
    <w:rsid w:val="00AB1718"/>
    <w:rsid w:val="00AB18CE"/>
    <w:rsid w:val="00AB1BE9"/>
    <w:rsid w:val="00AB2543"/>
    <w:rsid w:val="00AB2761"/>
    <w:rsid w:val="00AB36C1"/>
    <w:rsid w:val="00AB3767"/>
    <w:rsid w:val="00AB3842"/>
    <w:rsid w:val="00AB45CB"/>
    <w:rsid w:val="00AB47A7"/>
    <w:rsid w:val="00AB4821"/>
    <w:rsid w:val="00AB55CF"/>
    <w:rsid w:val="00AB55D9"/>
    <w:rsid w:val="00AB59F6"/>
    <w:rsid w:val="00AB5BED"/>
    <w:rsid w:val="00AB63D4"/>
    <w:rsid w:val="00AB6467"/>
    <w:rsid w:val="00AB7277"/>
    <w:rsid w:val="00AB72D2"/>
    <w:rsid w:val="00AB79B9"/>
    <w:rsid w:val="00AC04B0"/>
    <w:rsid w:val="00AC0522"/>
    <w:rsid w:val="00AC07FF"/>
    <w:rsid w:val="00AC1880"/>
    <w:rsid w:val="00AC1AF4"/>
    <w:rsid w:val="00AC1B0C"/>
    <w:rsid w:val="00AC1BFB"/>
    <w:rsid w:val="00AC1F2A"/>
    <w:rsid w:val="00AC2731"/>
    <w:rsid w:val="00AC28C4"/>
    <w:rsid w:val="00AC322F"/>
    <w:rsid w:val="00AC325D"/>
    <w:rsid w:val="00AC3576"/>
    <w:rsid w:val="00AC3B8C"/>
    <w:rsid w:val="00AC3D99"/>
    <w:rsid w:val="00AC40AF"/>
    <w:rsid w:val="00AC43FC"/>
    <w:rsid w:val="00AC5126"/>
    <w:rsid w:val="00AC5477"/>
    <w:rsid w:val="00AC54A9"/>
    <w:rsid w:val="00AC5683"/>
    <w:rsid w:val="00AC57A9"/>
    <w:rsid w:val="00AC5CE0"/>
    <w:rsid w:val="00AC6B29"/>
    <w:rsid w:val="00AC7C86"/>
    <w:rsid w:val="00AC7D81"/>
    <w:rsid w:val="00AC7FC3"/>
    <w:rsid w:val="00AD0D1A"/>
    <w:rsid w:val="00AD0E9F"/>
    <w:rsid w:val="00AD1046"/>
    <w:rsid w:val="00AD17B5"/>
    <w:rsid w:val="00AD1AE0"/>
    <w:rsid w:val="00AD1B5D"/>
    <w:rsid w:val="00AD1DAD"/>
    <w:rsid w:val="00AD1E38"/>
    <w:rsid w:val="00AD20DA"/>
    <w:rsid w:val="00AD31BB"/>
    <w:rsid w:val="00AD3283"/>
    <w:rsid w:val="00AD38C8"/>
    <w:rsid w:val="00AD443D"/>
    <w:rsid w:val="00AD5524"/>
    <w:rsid w:val="00AD6387"/>
    <w:rsid w:val="00AD66E0"/>
    <w:rsid w:val="00AD6C75"/>
    <w:rsid w:val="00AD6D5C"/>
    <w:rsid w:val="00AD6F91"/>
    <w:rsid w:val="00AD709A"/>
    <w:rsid w:val="00AD78AE"/>
    <w:rsid w:val="00AD7B06"/>
    <w:rsid w:val="00AE03ED"/>
    <w:rsid w:val="00AE14D7"/>
    <w:rsid w:val="00AE17FE"/>
    <w:rsid w:val="00AE18BF"/>
    <w:rsid w:val="00AE251F"/>
    <w:rsid w:val="00AE2E0F"/>
    <w:rsid w:val="00AE3936"/>
    <w:rsid w:val="00AE3A5F"/>
    <w:rsid w:val="00AE3C22"/>
    <w:rsid w:val="00AE4421"/>
    <w:rsid w:val="00AE446F"/>
    <w:rsid w:val="00AE46E1"/>
    <w:rsid w:val="00AE48A4"/>
    <w:rsid w:val="00AE4969"/>
    <w:rsid w:val="00AE4A11"/>
    <w:rsid w:val="00AE4B48"/>
    <w:rsid w:val="00AE4D18"/>
    <w:rsid w:val="00AE4E33"/>
    <w:rsid w:val="00AE52AF"/>
    <w:rsid w:val="00AE5E4A"/>
    <w:rsid w:val="00AE5F4E"/>
    <w:rsid w:val="00AE5F70"/>
    <w:rsid w:val="00AE627B"/>
    <w:rsid w:val="00AE62C5"/>
    <w:rsid w:val="00AE712D"/>
    <w:rsid w:val="00AE7513"/>
    <w:rsid w:val="00AE7A91"/>
    <w:rsid w:val="00AE7D7C"/>
    <w:rsid w:val="00AE7DC2"/>
    <w:rsid w:val="00AF072F"/>
    <w:rsid w:val="00AF0809"/>
    <w:rsid w:val="00AF14C1"/>
    <w:rsid w:val="00AF1C5B"/>
    <w:rsid w:val="00AF1F8B"/>
    <w:rsid w:val="00AF2074"/>
    <w:rsid w:val="00AF2C31"/>
    <w:rsid w:val="00AF2EBE"/>
    <w:rsid w:val="00AF3A45"/>
    <w:rsid w:val="00AF3E06"/>
    <w:rsid w:val="00AF443F"/>
    <w:rsid w:val="00AF4698"/>
    <w:rsid w:val="00AF4C98"/>
    <w:rsid w:val="00AF558A"/>
    <w:rsid w:val="00AF5632"/>
    <w:rsid w:val="00AF5FEB"/>
    <w:rsid w:val="00AF62A3"/>
    <w:rsid w:val="00AF695A"/>
    <w:rsid w:val="00AF6CBB"/>
    <w:rsid w:val="00AF6E39"/>
    <w:rsid w:val="00AF705E"/>
    <w:rsid w:val="00AF7A44"/>
    <w:rsid w:val="00AF7A79"/>
    <w:rsid w:val="00AF7DBC"/>
    <w:rsid w:val="00AF7F1C"/>
    <w:rsid w:val="00B005AD"/>
    <w:rsid w:val="00B00850"/>
    <w:rsid w:val="00B00AFB"/>
    <w:rsid w:val="00B012CA"/>
    <w:rsid w:val="00B01D68"/>
    <w:rsid w:val="00B01E02"/>
    <w:rsid w:val="00B02851"/>
    <w:rsid w:val="00B02CC8"/>
    <w:rsid w:val="00B03025"/>
    <w:rsid w:val="00B03448"/>
    <w:rsid w:val="00B03F22"/>
    <w:rsid w:val="00B0542F"/>
    <w:rsid w:val="00B05655"/>
    <w:rsid w:val="00B05B5E"/>
    <w:rsid w:val="00B05CD8"/>
    <w:rsid w:val="00B05D8C"/>
    <w:rsid w:val="00B06024"/>
    <w:rsid w:val="00B06048"/>
    <w:rsid w:val="00B0615B"/>
    <w:rsid w:val="00B061AE"/>
    <w:rsid w:val="00B06A06"/>
    <w:rsid w:val="00B06CD6"/>
    <w:rsid w:val="00B06D4E"/>
    <w:rsid w:val="00B07A30"/>
    <w:rsid w:val="00B07C58"/>
    <w:rsid w:val="00B10D08"/>
    <w:rsid w:val="00B10DB4"/>
    <w:rsid w:val="00B10FE0"/>
    <w:rsid w:val="00B11046"/>
    <w:rsid w:val="00B1117A"/>
    <w:rsid w:val="00B1170E"/>
    <w:rsid w:val="00B11D7F"/>
    <w:rsid w:val="00B130BE"/>
    <w:rsid w:val="00B1327B"/>
    <w:rsid w:val="00B134F0"/>
    <w:rsid w:val="00B13528"/>
    <w:rsid w:val="00B150B2"/>
    <w:rsid w:val="00B152C9"/>
    <w:rsid w:val="00B154CB"/>
    <w:rsid w:val="00B1555C"/>
    <w:rsid w:val="00B15899"/>
    <w:rsid w:val="00B1595B"/>
    <w:rsid w:val="00B16DD8"/>
    <w:rsid w:val="00B176B1"/>
    <w:rsid w:val="00B1778D"/>
    <w:rsid w:val="00B17F91"/>
    <w:rsid w:val="00B204EB"/>
    <w:rsid w:val="00B20A4D"/>
    <w:rsid w:val="00B211AF"/>
    <w:rsid w:val="00B214E7"/>
    <w:rsid w:val="00B214EA"/>
    <w:rsid w:val="00B21D8D"/>
    <w:rsid w:val="00B21F34"/>
    <w:rsid w:val="00B220C1"/>
    <w:rsid w:val="00B230E3"/>
    <w:rsid w:val="00B236E4"/>
    <w:rsid w:val="00B24A58"/>
    <w:rsid w:val="00B2528C"/>
    <w:rsid w:val="00B252AF"/>
    <w:rsid w:val="00B2546C"/>
    <w:rsid w:val="00B255AA"/>
    <w:rsid w:val="00B25A1E"/>
    <w:rsid w:val="00B25A92"/>
    <w:rsid w:val="00B26199"/>
    <w:rsid w:val="00B262F1"/>
    <w:rsid w:val="00B2666E"/>
    <w:rsid w:val="00B272D0"/>
    <w:rsid w:val="00B27302"/>
    <w:rsid w:val="00B27995"/>
    <w:rsid w:val="00B3098A"/>
    <w:rsid w:val="00B31251"/>
    <w:rsid w:val="00B315C2"/>
    <w:rsid w:val="00B31956"/>
    <w:rsid w:val="00B31FCA"/>
    <w:rsid w:val="00B321D6"/>
    <w:rsid w:val="00B32B6D"/>
    <w:rsid w:val="00B3429B"/>
    <w:rsid w:val="00B348B6"/>
    <w:rsid w:val="00B348CB"/>
    <w:rsid w:val="00B356AB"/>
    <w:rsid w:val="00B36D58"/>
    <w:rsid w:val="00B36FB6"/>
    <w:rsid w:val="00B4000F"/>
    <w:rsid w:val="00B40405"/>
    <w:rsid w:val="00B40E65"/>
    <w:rsid w:val="00B41952"/>
    <w:rsid w:val="00B41ED5"/>
    <w:rsid w:val="00B42343"/>
    <w:rsid w:val="00B42393"/>
    <w:rsid w:val="00B42A97"/>
    <w:rsid w:val="00B42BBC"/>
    <w:rsid w:val="00B42BC1"/>
    <w:rsid w:val="00B42E1A"/>
    <w:rsid w:val="00B432CE"/>
    <w:rsid w:val="00B43CB5"/>
    <w:rsid w:val="00B43CCF"/>
    <w:rsid w:val="00B43F89"/>
    <w:rsid w:val="00B43FC7"/>
    <w:rsid w:val="00B440A3"/>
    <w:rsid w:val="00B443BC"/>
    <w:rsid w:val="00B45BC1"/>
    <w:rsid w:val="00B45C2C"/>
    <w:rsid w:val="00B45C47"/>
    <w:rsid w:val="00B4655A"/>
    <w:rsid w:val="00B46909"/>
    <w:rsid w:val="00B47469"/>
    <w:rsid w:val="00B47763"/>
    <w:rsid w:val="00B47A6D"/>
    <w:rsid w:val="00B47AC9"/>
    <w:rsid w:val="00B51063"/>
    <w:rsid w:val="00B5162B"/>
    <w:rsid w:val="00B51688"/>
    <w:rsid w:val="00B5255B"/>
    <w:rsid w:val="00B52A12"/>
    <w:rsid w:val="00B52C41"/>
    <w:rsid w:val="00B52CBF"/>
    <w:rsid w:val="00B53308"/>
    <w:rsid w:val="00B53F21"/>
    <w:rsid w:val="00B54C96"/>
    <w:rsid w:val="00B57071"/>
    <w:rsid w:val="00B5735D"/>
    <w:rsid w:val="00B57999"/>
    <w:rsid w:val="00B6076F"/>
    <w:rsid w:val="00B60F7C"/>
    <w:rsid w:val="00B611DB"/>
    <w:rsid w:val="00B6196F"/>
    <w:rsid w:val="00B61D66"/>
    <w:rsid w:val="00B61FBE"/>
    <w:rsid w:val="00B62383"/>
    <w:rsid w:val="00B63546"/>
    <w:rsid w:val="00B63982"/>
    <w:rsid w:val="00B63B14"/>
    <w:rsid w:val="00B63DAD"/>
    <w:rsid w:val="00B63E4C"/>
    <w:rsid w:val="00B64124"/>
    <w:rsid w:val="00B642B9"/>
    <w:rsid w:val="00B649C4"/>
    <w:rsid w:val="00B668B9"/>
    <w:rsid w:val="00B66F45"/>
    <w:rsid w:val="00B70015"/>
    <w:rsid w:val="00B7024E"/>
    <w:rsid w:val="00B70B80"/>
    <w:rsid w:val="00B71680"/>
    <w:rsid w:val="00B7188F"/>
    <w:rsid w:val="00B71A2B"/>
    <w:rsid w:val="00B72D28"/>
    <w:rsid w:val="00B7320F"/>
    <w:rsid w:val="00B732DA"/>
    <w:rsid w:val="00B73380"/>
    <w:rsid w:val="00B73719"/>
    <w:rsid w:val="00B7376D"/>
    <w:rsid w:val="00B738CC"/>
    <w:rsid w:val="00B74386"/>
    <w:rsid w:val="00B744ED"/>
    <w:rsid w:val="00B746F3"/>
    <w:rsid w:val="00B74FED"/>
    <w:rsid w:val="00B75859"/>
    <w:rsid w:val="00B75974"/>
    <w:rsid w:val="00B7612D"/>
    <w:rsid w:val="00B76A13"/>
    <w:rsid w:val="00B76C38"/>
    <w:rsid w:val="00B77129"/>
    <w:rsid w:val="00B776A8"/>
    <w:rsid w:val="00B77D76"/>
    <w:rsid w:val="00B80851"/>
    <w:rsid w:val="00B80CED"/>
    <w:rsid w:val="00B811A6"/>
    <w:rsid w:val="00B811F8"/>
    <w:rsid w:val="00B81A19"/>
    <w:rsid w:val="00B823FD"/>
    <w:rsid w:val="00B82478"/>
    <w:rsid w:val="00B8281E"/>
    <w:rsid w:val="00B82F38"/>
    <w:rsid w:val="00B83431"/>
    <w:rsid w:val="00B8399C"/>
    <w:rsid w:val="00B83B2F"/>
    <w:rsid w:val="00B83D57"/>
    <w:rsid w:val="00B83E64"/>
    <w:rsid w:val="00B8402F"/>
    <w:rsid w:val="00B84213"/>
    <w:rsid w:val="00B84835"/>
    <w:rsid w:val="00B84946"/>
    <w:rsid w:val="00B8652F"/>
    <w:rsid w:val="00B86CC0"/>
    <w:rsid w:val="00B86DB3"/>
    <w:rsid w:val="00B8718F"/>
    <w:rsid w:val="00B87927"/>
    <w:rsid w:val="00B90EAB"/>
    <w:rsid w:val="00B90FB2"/>
    <w:rsid w:val="00B9162B"/>
    <w:rsid w:val="00B91779"/>
    <w:rsid w:val="00B91A07"/>
    <w:rsid w:val="00B9213B"/>
    <w:rsid w:val="00B9233D"/>
    <w:rsid w:val="00B92466"/>
    <w:rsid w:val="00B9289F"/>
    <w:rsid w:val="00B92DDC"/>
    <w:rsid w:val="00B92E14"/>
    <w:rsid w:val="00B93877"/>
    <w:rsid w:val="00B938B2"/>
    <w:rsid w:val="00B9391F"/>
    <w:rsid w:val="00B93EB5"/>
    <w:rsid w:val="00B94033"/>
    <w:rsid w:val="00B94158"/>
    <w:rsid w:val="00B94338"/>
    <w:rsid w:val="00B9435D"/>
    <w:rsid w:val="00B94A57"/>
    <w:rsid w:val="00B94B34"/>
    <w:rsid w:val="00B94D64"/>
    <w:rsid w:val="00B954D9"/>
    <w:rsid w:val="00B955A1"/>
    <w:rsid w:val="00B95E5F"/>
    <w:rsid w:val="00B960DF"/>
    <w:rsid w:val="00B967D1"/>
    <w:rsid w:val="00B9695E"/>
    <w:rsid w:val="00B97060"/>
    <w:rsid w:val="00B97321"/>
    <w:rsid w:val="00B9736E"/>
    <w:rsid w:val="00B97AA2"/>
    <w:rsid w:val="00B97D41"/>
    <w:rsid w:val="00B97D67"/>
    <w:rsid w:val="00BA02A2"/>
    <w:rsid w:val="00BA06F2"/>
    <w:rsid w:val="00BA0F8B"/>
    <w:rsid w:val="00BA10EF"/>
    <w:rsid w:val="00BA15AC"/>
    <w:rsid w:val="00BA1837"/>
    <w:rsid w:val="00BA190F"/>
    <w:rsid w:val="00BA1F66"/>
    <w:rsid w:val="00BA27AF"/>
    <w:rsid w:val="00BA339B"/>
    <w:rsid w:val="00BA361E"/>
    <w:rsid w:val="00BA38E7"/>
    <w:rsid w:val="00BA3AF3"/>
    <w:rsid w:val="00BA3F64"/>
    <w:rsid w:val="00BA4848"/>
    <w:rsid w:val="00BA4F8E"/>
    <w:rsid w:val="00BA507E"/>
    <w:rsid w:val="00BA5162"/>
    <w:rsid w:val="00BA5D49"/>
    <w:rsid w:val="00BA5F8D"/>
    <w:rsid w:val="00BA6234"/>
    <w:rsid w:val="00BA65F7"/>
    <w:rsid w:val="00BA68E5"/>
    <w:rsid w:val="00BA69DC"/>
    <w:rsid w:val="00BA6C37"/>
    <w:rsid w:val="00BA6E38"/>
    <w:rsid w:val="00BA76D4"/>
    <w:rsid w:val="00BA77A4"/>
    <w:rsid w:val="00BA7B9D"/>
    <w:rsid w:val="00BA7D5A"/>
    <w:rsid w:val="00BB0669"/>
    <w:rsid w:val="00BB0B7D"/>
    <w:rsid w:val="00BB0CC5"/>
    <w:rsid w:val="00BB0E40"/>
    <w:rsid w:val="00BB0ECB"/>
    <w:rsid w:val="00BB129C"/>
    <w:rsid w:val="00BB19C7"/>
    <w:rsid w:val="00BB1C17"/>
    <w:rsid w:val="00BB2055"/>
    <w:rsid w:val="00BB23BC"/>
    <w:rsid w:val="00BB2767"/>
    <w:rsid w:val="00BB2FAA"/>
    <w:rsid w:val="00BB402E"/>
    <w:rsid w:val="00BB4967"/>
    <w:rsid w:val="00BB4B1B"/>
    <w:rsid w:val="00BB500B"/>
    <w:rsid w:val="00BB5429"/>
    <w:rsid w:val="00BB5B66"/>
    <w:rsid w:val="00BB5C6C"/>
    <w:rsid w:val="00BB5C7C"/>
    <w:rsid w:val="00BB6055"/>
    <w:rsid w:val="00BB6BFE"/>
    <w:rsid w:val="00BB7377"/>
    <w:rsid w:val="00BB7F18"/>
    <w:rsid w:val="00BC025A"/>
    <w:rsid w:val="00BC02A4"/>
    <w:rsid w:val="00BC0450"/>
    <w:rsid w:val="00BC05A4"/>
    <w:rsid w:val="00BC07E6"/>
    <w:rsid w:val="00BC0859"/>
    <w:rsid w:val="00BC0B81"/>
    <w:rsid w:val="00BC227E"/>
    <w:rsid w:val="00BC2323"/>
    <w:rsid w:val="00BC2688"/>
    <w:rsid w:val="00BC2CDF"/>
    <w:rsid w:val="00BC320E"/>
    <w:rsid w:val="00BC3389"/>
    <w:rsid w:val="00BC3A3C"/>
    <w:rsid w:val="00BC41E3"/>
    <w:rsid w:val="00BC44B3"/>
    <w:rsid w:val="00BC4902"/>
    <w:rsid w:val="00BC4AB4"/>
    <w:rsid w:val="00BC5161"/>
    <w:rsid w:val="00BC536F"/>
    <w:rsid w:val="00BC6430"/>
    <w:rsid w:val="00BC644E"/>
    <w:rsid w:val="00BC686E"/>
    <w:rsid w:val="00BC6B43"/>
    <w:rsid w:val="00BC6D39"/>
    <w:rsid w:val="00BC764D"/>
    <w:rsid w:val="00BC765F"/>
    <w:rsid w:val="00BC7C3A"/>
    <w:rsid w:val="00BC7E01"/>
    <w:rsid w:val="00BD0067"/>
    <w:rsid w:val="00BD16FD"/>
    <w:rsid w:val="00BD1799"/>
    <w:rsid w:val="00BD1852"/>
    <w:rsid w:val="00BD256A"/>
    <w:rsid w:val="00BD2BAB"/>
    <w:rsid w:val="00BD2E46"/>
    <w:rsid w:val="00BD2F5A"/>
    <w:rsid w:val="00BD3386"/>
    <w:rsid w:val="00BD3E1A"/>
    <w:rsid w:val="00BD40EF"/>
    <w:rsid w:val="00BD511E"/>
    <w:rsid w:val="00BD5774"/>
    <w:rsid w:val="00BD5D93"/>
    <w:rsid w:val="00BD6324"/>
    <w:rsid w:val="00BD63F5"/>
    <w:rsid w:val="00BD6E72"/>
    <w:rsid w:val="00BD73F1"/>
    <w:rsid w:val="00BD7A6B"/>
    <w:rsid w:val="00BD7E93"/>
    <w:rsid w:val="00BE0772"/>
    <w:rsid w:val="00BE177C"/>
    <w:rsid w:val="00BE1F31"/>
    <w:rsid w:val="00BE215A"/>
    <w:rsid w:val="00BE27E6"/>
    <w:rsid w:val="00BE2F56"/>
    <w:rsid w:val="00BE36DA"/>
    <w:rsid w:val="00BE3A59"/>
    <w:rsid w:val="00BE3E26"/>
    <w:rsid w:val="00BE46D8"/>
    <w:rsid w:val="00BE4C8F"/>
    <w:rsid w:val="00BE6B24"/>
    <w:rsid w:val="00BE776B"/>
    <w:rsid w:val="00BE7F26"/>
    <w:rsid w:val="00BF0B9A"/>
    <w:rsid w:val="00BF0D8A"/>
    <w:rsid w:val="00BF1C3F"/>
    <w:rsid w:val="00BF25BF"/>
    <w:rsid w:val="00BF25F5"/>
    <w:rsid w:val="00BF2990"/>
    <w:rsid w:val="00BF2B88"/>
    <w:rsid w:val="00BF2D08"/>
    <w:rsid w:val="00BF2F74"/>
    <w:rsid w:val="00BF301D"/>
    <w:rsid w:val="00BF32E0"/>
    <w:rsid w:val="00BF383E"/>
    <w:rsid w:val="00BF402A"/>
    <w:rsid w:val="00BF42AC"/>
    <w:rsid w:val="00BF4D8E"/>
    <w:rsid w:val="00BF5666"/>
    <w:rsid w:val="00BF5711"/>
    <w:rsid w:val="00BF5BB0"/>
    <w:rsid w:val="00BF5EF4"/>
    <w:rsid w:val="00BF6131"/>
    <w:rsid w:val="00BF6427"/>
    <w:rsid w:val="00BF680A"/>
    <w:rsid w:val="00BF6976"/>
    <w:rsid w:val="00BF720C"/>
    <w:rsid w:val="00BF7321"/>
    <w:rsid w:val="00BF79E7"/>
    <w:rsid w:val="00BF7C77"/>
    <w:rsid w:val="00BF7EFD"/>
    <w:rsid w:val="00C009D8"/>
    <w:rsid w:val="00C00E0F"/>
    <w:rsid w:val="00C01387"/>
    <w:rsid w:val="00C0196D"/>
    <w:rsid w:val="00C01A95"/>
    <w:rsid w:val="00C02500"/>
    <w:rsid w:val="00C02B3A"/>
    <w:rsid w:val="00C02F65"/>
    <w:rsid w:val="00C030A6"/>
    <w:rsid w:val="00C03C42"/>
    <w:rsid w:val="00C03F32"/>
    <w:rsid w:val="00C043A9"/>
    <w:rsid w:val="00C0493B"/>
    <w:rsid w:val="00C04BF1"/>
    <w:rsid w:val="00C04C00"/>
    <w:rsid w:val="00C04E24"/>
    <w:rsid w:val="00C04F59"/>
    <w:rsid w:val="00C057D4"/>
    <w:rsid w:val="00C05C1B"/>
    <w:rsid w:val="00C05D8B"/>
    <w:rsid w:val="00C05F65"/>
    <w:rsid w:val="00C063EB"/>
    <w:rsid w:val="00C06514"/>
    <w:rsid w:val="00C065BC"/>
    <w:rsid w:val="00C0663B"/>
    <w:rsid w:val="00C06822"/>
    <w:rsid w:val="00C069AC"/>
    <w:rsid w:val="00C070D4"/>
    <w:rsid w:val="00C07508"/>
    <w:rsid w:val="00C076F8"/>
    <w:rsid w:val="00C07958"/>
    <w:rsid w:val="00C101D7"/>
    <w:rsid w:val="00C10281"/>
    <w:rsid w:val="00C10D40"/>
    <w:rsid w:val="00C10D65"/>
    <w:rsid w:val="00C113E8"/>
    <w:rsid w:val="00C119EF"/>
    <w:rsid w:val="00C11C15"/>
    <w:rsid w:val="00C11C37"/>
    <w:rsid w:val="00C13118"/>
    <w:rsid w:val="00C1395A"/>
    <w:rsid w:val="00C13BBA"/>
    <w:rsid w:val="00C13BC5"/>
    <w:rsid w:val="00C142A5"/>
    <w:rsid w:val="00C1542B"/>
    <w:rsid w:val="00C15686"/>
    <w:rsid w:val="00C156ED"/>
    <w:rsid w:val="00C15C97"/>
    <w:rsid w:val="00C15FD2"/>
    <w:rsid w:val="00C161E9"/>
    <w:rsid w:val="00C16535"/>
    <w:rsid w:val="00C165C7"/>
    <w:rsid w:val="00C16A17"/>
    <w:rsid w:val="00C170BC"/>
    <w:rsid w:val="00C171E1"/>
    <w:rsid w:val="00C172F1"/>
    <w:rsid w:val="00C17E1A"/>
    <w:rsid w:val="00C20B7D"/>
    <w:rsid w:val="00C21653"/>
    <w:rsid w:val="00C21825"/>
    <w:rsid w:val="00C2277E"/>
    <w:rsid w:val="00C2288D"/>
    <w:rsid w:val="00C22A9D"/>
    <w:rsid w:val="00C22B35"/>
    <w:rsid w:val="00C22F25"/>
    <w:rsid w:val="00C23160"/>
    <w:rsid w:val="00C23609"/>
    <w:rsid w:val="00C23CC4"/>
    <w:rsid w:val="00C24CF9"/>
    <w:rsid w:val="00C24E45"/>
    <w:rsid w:val="00C25653"/>
    <w:rsid w:val="00C25A5A"/>
    <w:rsid w:val="00C25BAF"/>
    <w:rsid w:val="00C260BB"/>
    <w:rsid w:val="00C263CF"/>
    <w:rsid w:val="00C266A8"/>
    <w:rsid w:val="00C27300"/>
    <w:rsid w:val="00C279BA"/>
    <w:rsid w:val="00C27D97"/>
    <w:rsid w:val="00C27EB6"/>
    <w:rsid w:val="00C30686"/>
    <w:rsid w:val="00C30CB9"/>
    <w:rsid w:val="00C30CCF"/>
    <w:rsid w:val="00C31F71"/>
    <w:rsid w:val="00C320D2"/>
    <w:rsid w:val="00C32872"/>
    <w:rsid w:val="00C32A75"/>
    <w:rsid w:val="00C335B9"/>
    <w:rsid w:val="00C33996"/>
    <w:rsid w:val="00C33F75"/>
    <w:rsid w:val="00C340F5"/>
    <w:rsid w:val="00C348F3"/>
    <w:rsid w:val="00C34E25"/>
    <w:rsid w:val="00C35B9E"/>
    <w:rsid w:val="00C361E9"/>
    <w:rsid w:val="00C37718"/>
    <w:rsid w:val="00C37792"/>
    <w:rsid w:val="00C403F7"/>
    <w:rsid w:val="00C40440"/>
    <w:rsid w:val="00C40D7E"/>
    <w:rsid w:val="00C419EB"/>
    <w:rsid w:val="00C420BD"/>
    <w:rsid w:val="00C42A76"/>
    <w:rsid w:val="00C42BED"/>
    <w:rsid w:val="00C43107"/>
    <w:rsid w:val="00C43751"/>
    <w:rsid w:val="00C438D1"/>
    <w:rsid w:val="00C438D4"/>
    <w:rsid w:val="00C439B2"/>
    <w:rsid w:val="00C43B1F"/>
    <w:rsid w:val="00C43BF1"/>
    <w:rsid w:val="00C4432B"/>
    <w:rsid w:val="00C4486A"/>
    <w:rsid w:val="00C44A83"/>
    <w:rsid w:val="00C451B5"/>
    <w:rsid w:val="00C45B9C"/>
    <w:rsid w:val="00C45F83"/>
    <w:rsid w:val="00C467B0"/>
    <w:rsid w:val="00C46EF5"/>
    <w:rsid w:val="00C46F0D"/>
    <w:rsid w:val="00C46FFD"/>
    <w:rsid w:val="00C47031"/>
    <w:rsid w:val="00C4713A"/>
    <w:rsid w:val="00C472D5"/>
    <w:rsid w:val="00C4781B"/>
    <w:rsid w:val="00C47C63"/>
    <w:rsid w:val="00C47E74"/>
    <w:rsid w:val="00C5011C"/>
    <w:rsid w:val="00C5040E"/>
    <w:rsid w:val="00C50418"/>
    <w:rsid w:val="00C5083A"/>
    <w:rsid w:val="00C50C99"/>
    <w:rsid w:val="00C50F2A"/>
    <w:rsid w:val="00C51E04"/>
    <w:rsid w:val="00C51F7F"/>
    <w:rsid w:val="00C52278"/>
    <w:rsid w:val="00C52B46"/>
    <w:rsid w:val="00C53295"/>
    <w:rsid w:val="00C53DE8"/>
    <w:rsid w:val="00C54A43"/>
    <w:rsid w:val="00C55479"/>
    <w:rsid w:val="00C55B64"/>
    <w:rsid w:val="00C55B9E"/>
    <w:rsid w:val="00C55F57"/>
    <w:rsid w:val="00C56449"/>
    <w:rsid w:val="00C56CCB"/>
    <w:rsid w:val="00C57772"/>
    <w:rsid w:val="00C5778D"/>
    <w:rsid w:val="00C57DAE"/>
    <w:rsid w:val="00C57DD2"/>
    <w:rsid w:val="00C600CE"/>
    <w:rsid w:val="00C608FE"/>
    <w:rsid w:val="00C60C98"/>
    <w:rsid w:val="00C61082"/>
    <w:rsid w:val="00C61B3C"/>
    <w:rsid w:val="00C61BCE"/>
    <w:rsid w:val="00C62635"/>
    <w:rsid w:val="00C62A1F"/>
    <w:rsid w:val="00C62D34"/>
    <w:rsid w:val="00C6322E"/>
    <w:rsid w:val="00C632D4"/>
    <w:rsid w:val="00C63A80"/>
    <w:rsid w:val="00C648FD"/>
    <w:rsid w:val="00C64F46"/>
    <w:rsid w:val="00C658E3"/>
    <w:rsid w:val="00C65D7F"/>
    <w:rsid w:val="00C65E03"/>
    <w:rsid w:val="00C6634B"/>
    <w:rsid w:val="00C6680E"/>
    <w:rsid w:val="00C66A57"/>
    <w:rsid w:val="00C6723A"/>
    <w:rsid w:val="00C673D8"/>
    <w:rsid w:val="00C67697"/>
    <w:rsid w:val="00C67A16"/>
    <w:rsid w:val="00C67E5A"/>
    <w:rsid w:val="00C701A8"/>
    <w:rsid w:val="00C706D4"/>
    <w:rsid w:val="00C710B3"/>
    <w:rsid w:val="00C710E3"/>
    <w:rsid w:val="00C72C28"/>
    <w:rsid w:val="00C739DF"/>
    <w:rsid w:val="00C74BE8"/>
    <w:rsid w:val="00C75644"/>
    <w:rsid w:val="00C75D19"/>
    <w:rsid w:val="00C76143"/>
    <w:rsid w:val="00C762AC"/>
    <w:rsid w:val="00C7635A"/>
    <w:rsid w:val="00C77036"/>
    <w:rsid w:val="00C77F26"/>
    <w:rsid w:val="00C8059A"/>
    <w:rsid w:val="00C81062"/>
    <w:rsid w:val="00C813A9"/>
    <w:rsid w:val="00C8209E"/>
    <w:rsid w:val="00C82479"/>
    <w:rsid w:val="00C828B7"/>
    <w:rsid w:val="00C83591"/>
    <w:rsid w:val="00C83E32"/>
    <w:rsid w:val="00C84CB1"/>
    <w:rsid w:val="00C84E3B"/>
    <w:rsid w:val="00C85192"/>
    <w:rsid w:val="00C85FC3"/>
    <w:rsid w:val="00C86C21"/>
    <w:rsid w:val="00C90F10"/>
    <w:rsid w:val="00C91745"/>
    <w:rsid w:val="00C917C7"/>
    <w:rsid w:val="00C91806"/>
    <w:rsid w:val="00C91C63"/>
    <w:rsid w:val="00C91E83"/>
    <w:rsid w:val="00C929EF"/>
    <w:rsid w:val="00C92B04"/>
    <w:rsid w:val="00C92F4D"/>
    <w:rsid w:val="00C9311F"/>
    <w:rsid w:val="00C93530"/>
    <w:rsid w:val="00C93CB5"/>
    <w:rsid w:val="00C952EF"/>
    <w:rsid w:val="00C95449"/>
    <w:rsid w:val="00C95A98"/>
    <w:rsid w:val="00C95E5D"/>
    <w:rsid w:val="00C963CD"/>
    <w:rsid w:val="00C96567"/>
    <w:rsid w:val="00C96774"/>
    <w:rsid w:val="00C967FB"/>
    <w:rsid w:val="00C96A8A"/>
    <w:rsid w:val="00C96D36"/>
    <w:rsid w:val="00C96FC1"/>
    <w:rsid w:val="00C97207"/>
    <w:rsid w:val="00C9793D"/>
    <w:rsid w:val="00CA0026"/>
    <w:rsid w:val="00CA0446"/>
    <w:rsid w:val="00CA0641"/>
    <w:rsid w:val="00CA0D36"/>
    <w:rsid w:val="00CA0EE0"/>
    <w:rsid w:val="00CA0F1C"/>
    <w:rsid w:val="00CA1AF4"/>
    <w:rsid w:val="00CA1D7A"/>
    <w:rsid w:val="00CA22CD"/>
    <w:rsid w:val="00CA2728"/>
    <w:rsid w:val="00CA2954"/>
    <w:rsid w:val="00CA2D54"/>
    <w:rsid w:val="00CA359E"/>
    <w:rsid w:val="00CA3669"/>
    <w:rsid w:val="00CA3D71"/>
    <w:rsid w:val="00CA3D83"/>
    <w:rsid w:val="00CA4012"/>
    <w:rsid w:val="00CA42FB"/>
    <w:rsid w:val="00CA4775"/>
    <w:rsid w:val="00CA47E7"/>
    <w:rsid w:val="00CA4E5E"/>
    <w:rsid w:val="00CA59C0"/>
    <w:rsid w:val="00CA5DC2"/>
    <w:rsid w:val="00CA73EC"/>
    <w:rsid w:val="00CB06DB"/>
    <w:rsid w:val="00CB09AF"/>
    <w:rsid w:val="00CB13E7"/>
    <w:rsid w:val="00CB18C7"/>
    <w:rsid w:val="00CB1EDF"/>
    <w:rsid w:val="00CB288A"/>
    <w:rsid w:val="00CB2D1F"/>
    <w:rsid w:val="00CB2E3A"/>
    <w:rsid w:val="00CB34DB"/>
    <w:rsid w:val="00CB3B9A"/>
    <w:rsid w:val="00CB3E6B"/>
    <w:rsid w:val="00CB409B"/>
    <w:rsid w:val="00CB40A4"/>
    <w:rsid w:val="00CB466F"/>
    <w:rsid w:val="00CB4AC3"/>
    <w:rsid w:val="00CB5384"/>
    <w:rsid w:val="00CB5565"/>
    <w:rsid w:val="00CB5777"/>
    <w:rsid w:val="00CB5816"/>
    <w:rsid w:val="00CB59F2"/>
    <w:rsid w:val="00CB5D87"/>
    <w:rsid w:val="00CB5F0B"/>
    <w:rsid w:val="00CB5FDD"/>
    <w:rsid w:val="00CB680E"/>
    <w:rsid w:val="00CB6A90"/>
    <w:rsid w:val="00CB6E60"/>
    <w:rsid w:val="00CB6FC3"/>
    <w:rsid w:val="00CB77C8"/>
    <w:rsid w:val="00CB7875"/>
    <w:rsid w:val="00CB7990"/>
    <w:rsid w:val="00CB7CCA"/>
    <w:rsid w:val="00CC0295"/>
    <w:rsid w:val="00CC0594"/>
    <w:rsid w:val="00CC0BE5"/>
    <w:rsid w:val="00CC0CCE"/>
    <w:rsid w:val="00CC17BF"/>
    <w:rsid w:val="00CC1C3E"/>
    <w:rsid w:val="00CC26ED"/>
    <w:rsid w:val="00CC3721"/>
    <w:rsid w:val="00CC386C"/>
    <w:rsid w:val="00CC395C"/>
    <w:rsid w:val="00CC3DB1"/>
    <w:rsid w:val="00CC3F7E"/>
    <w:rsid w:val="00CC447A"/>
    <w:rsid w:val="00CC4511"/>
    <w:rsid w:val="00CC4C70"/>
    <w:rsid w:val="00CC4ED4"/>
    <w:rsid w:val="00CC529A"/>
    <w:rsid w:val="00CC5477"/>
    <w:rsid w:val="00CC559A"/>
    <w:rsid w:val="00CC57C3"/>
    <w:rsid w:val="00CC5CEB"/>
    <w:rsid w:val="00CC5FCB"/>
    <w:rsid w:val="00CC634C"/>
    <w:rsid w:val="00CC7994"/>
    <w:rsid w:val="00CC7A52"/>
    <w:rsid w:val="00CC7D2E"/>
    <w:rsid w:val="00CC7F9F"/>
    <w:rsid w:val="00CD05F2"/>
    <w:rsid w:val="00CD09C5"/>
    <w:rsid w:val="00CD0A9D"/>
    <w:rsid w:val="00CD0C2C"/>
    <w:rsid w:val="00CD0CA2"/>
    <w:rsid w:val="00CD225A"/>
    <w:rsid w:val="00CD2B11"/>
    <w:rsid w:val="00CD2E60"/>
    <w:rsid w:val="00CD3373"/>
    <w:rsid w:val="00CD3DA6"/>
    <w:rsid w:val="00CD3EDE"/>
    <w:rsid w:val="00CD4188"/>
    <w:rsid w:val="00CD449E"/>
    <w:rsid w:val="00CD5087"/>
    <w:rsid w:val="00CD50F7"/>
    <w:rsid w:val="00CD5B13"/>
    <w:rsid w:val="00CD62C4"/>
    <w:rsid w:val="00CD66D5"/>
    <w:rsid w:val="00CD6ECD"/>
    <w:rsid w:val="00CE0576"/>
    <w:rsid w:val="00CE070F"/>
    <w:rsid w:val="00CE0CE3"/>
    <w:rsid w:val="00CE143C"/>
    <w:rsid w:val="00CE1783"/>
    <w:rsid w:val="00CE1838"/>
    <w:rsid w:val="00CE1C2E"/>
    <w:rsid w:val="00CE26CA"/>
    <w:rsid w:val="00CE274A"/>
    <w:rsid w:val="00CE2994"/>
    <w:rsid w:val="00CE326A"/>
    <w:rsid w:val="00CE329B"/>
    <w:rsid w:val="00CE33FB"/>
    <w:rsid w:val="00CE3776"/>
    <w:rsid w:val="00CE41FD"/>
    <w:rsid w:val="00CE4291"/>
    <w:rsid w:val="00CE4C05"/>
    <w:rsid w:val="00CE4C5B"/>
    <w:rsid w:val="00CE4D00"/>
    <w:rsid w:val="00CE4E55"/>
    <w:rsid w:val="00CE53F2"/>
    <w:rsid w:val="00CE57D1"/>
    <w:rsid w:val="00CE67E7"/>
    <w:rsid w:val="00CE7460"/>
    <w:rsid w:val="00CE7D67"/>
    <w:rsid w:val="00CF003E"/>
    <w:rsid w:val="00CF01BE"/>
    <w:rsid w:val="00CF0438"/>
    <w:rsid w:val="00CF0AA8"/>
    <w:rsid w:val="00CF0E83"/>
    <w:rsid w:val="00CF10D6"/>
    <w:rsid w:val="00CF182F"/>
    <w:rsid w:val="00CF1977"/>
    <w:rsid w:val="00CF2516"/>
    <w:rsid w:val="00CF27BB"/>
    <w:rsid w:val="00CF2CBE"/>
    <w:rsid w:val="00CF2DF2"/>
    <w:rsid w:val="00CF4C79"/>
    <w:rsid w:val="00CF53AE"/>
    <w:rsid w:val="00CF5808"/>
    <w:rsid w:val="00CF5A17"/>
    <w:rsid w:val="00CF5D9E"/>
    <w:rsid w:val="00CF68B5"/>
    <w:rsid w:val="00CF69AC"/>
    <w:rsid w:val="00CF72E5"/>
    <w:rsid w:val="00CF7633"/>
    <w:rsid w:val="00CF78EE"/>
    <w:rsid w:val="00D00001"/>
    <w:rsid w:val="00D0057C"/>
    <w:rsid w:val="00D015D2"/>
    <w:rsid w:val="00D01693"/>
    <w:rsid w:val="00D017D1"/>
    <w:rsid w:val="00D01838"/>
    <w:rsid w:val="00D01D67"/>
    <w:rsid w:val="00D01DC3"/>
    <w:rsid w:val="00D01F1B"/>
    <w:rsid w:val="00D02224"/>
    <w:rsid w:val="00D03F7D"/>
    <w:rsid w:val="00D03F88"/>
    <w:rsid w:val="00D04010"/>
    <w:rsid w:val="00D04F1B"/>
    <w:rsid w:val="00D056E8"/>
    <w:rsid w:val="00D057DD"/>
    <w:rsid w:val="00D05B2B"/>
    <w:rsid w:val="00D05C7E"/>
    <w:rsid w:val="00D05D72"/>
    <w:rsid w:val="00D06771"/>
    <w:rsid w:val="00D06AD4"/>
    <w:rsid w:val="00D06C2E"/>
    <w:rsid w:val="00D06C6F"/>
    <w:rsid w:val="00D07180"/>
    <w:rsid w:val="00D0763E"/>
    <w:rsid w:val="00D101DD"/>
    <w:rsid w:val="00D114C2"/>
    <w:rsid w:val="00D116D1"/>
    <w:rsid w:val="00D11867"/>
    <w:rsid w:val="00D118AD"/>
    <w:rsid w:val="00D11C73"/>
    <w:rsid w:val="00D11F5E"/>
    <w:rsid w:val="00D122B9"/>
    <w:rsid w:val="00D125AC"/>
    <w:rsid w:val="00D12D9E"/>
    <w:rsid w:val="00D1307E"/>
    <w:rsid w:val="00D1347D"/>
    <w:rsid w:val="00D13936"/>
    <w:rsid w:val="00D13D52"/>
    <w:rsid w:val="00D13E9B"/>
    <w:rsid w:val="00D14220"/>
    <w:rsid w:val="00D1491A"/>
    <w:rsid w:val="00D14A7D"/>
    <w:rsid w:val="00D154B5"/>
    <w:rsid w:val="00D15720"/>
    <w:rsid w:val="00D15897"/>
    <w:rsid w:val="00D15F25"/>
    <w:rsid w:val="00D16975"/>
    <w:rsid w:val="00D170F3"/>
    <w:rsid w:val="00D172DC"/>
    <w:rsid w:val="00D178EB"/>
    <w:rsid w:val="00D17B23"/>
    <w:rsid w:val="00D17B74"/>
    <w:rsid w:val="00D17CE5"/>
    <w:rsid w:val="00D17E6D"/>
    <w:rsid w:val="00D17FC8"/>
    <w:rsid w:val="00D202A5"/>
    <w:rsid w:val="00D203F5"/>
    <w:rsid w:val="00D20829"/>
    <w:rsid w:val="00D20A90"/>
    <w:rsid w:val="00D2167E"/>
    <w:rsid w:val="00D21CE1"/>
    <w:rsid w:val="00D2200D"/>
    <w:rsid w:val="00D22779"/>
    <w:rsid w:val="00D22A31"/>
    <w:rsid w:val="00D22C71"/>
    <w:rsid w:val="00D2302A"/>
    <w:rsid w:val="00D23C70"/>
    <w:rsid w:val="00D245C0"/>
    <w:rsid w:val="00D24861"/>
    <w:rsid w:val="00D2494E"/>
    <w:rsid w:val="00D251FB"/>
    <w:rsid w:val="00D2526A"/>
    <w:rsid w:val="00D26540"/>
    <w:rsid w:val="00D26A21"/>
    <w:rsid w:val="00D2774F"/>
    <w:rsid w:val="00D30849"/>
    <w:rsid w:val="00D30A7F"/>
    <w:rsid w:val="00D311F9"/>
    <w:rsid w:val="00D31329"/>
    <w:rsid w:val="00D31583"/>
    <w:rsid w:val="00D31988"/>
    <w:rsid w:val="00D31E9C"/>
    <w:rsid w:val="00D3200E"/>
    <w:rsid w:val="00D32327"/>
    <w:rsid w:val="00D32579"/>
    <w:rsid w:val="00D32AF2"/>
    <w:rsid w:val="00D32E07"/>
    <w:rsid w:val="00D33708"/>
    <w:rsid w:val="00D34415"/>
    <w:rsid w:val="00D349C3"/>
    <w:rsid w:val="00D35454"/>
    <w:rsid w:val="00D355FA"/>
    <w:rsid w:val="00D35A85"/>
    <w:rsid w:val="00D362E2"/>
    <w:rsid w:val="00D36B69"/>
    <w:rsid w:val="00D36BE4"/>
    <w:rsid w:val="00D377BA"/>
    <w:rsid w:val="00D40476"/>
    <w:rsid w:val="00D40674"/>
    <w:rsid w:val="00D40742"/>
    <w:rsid w:val="00D40C67"/>
    <w:rsid w:val="00D41B1B"/>
    <w:rsid w:val="00D42866"/>
    <w:rsid w:val="00D4341A"/>
    <w:rsid w:val="00D4361D"/>
    <w:rsid w:val="00D436A3"/>
    <w:rsid w:val="00D4400B"/>
    <w:rsid w:val="00D44468"/>
    <w:rsid w:val="00D44C52"/>
    <w:rsid w:val="00D44EC9"/>
    <w:rsid w:val="00D4511F"/>
    <w:rsid w:val="00D45E07"/>
    <w:rsid w:val="00D46423"/>
    <w:rsid w:val="00D46B47"/>
    <w:rsid w:val="00D4707B"/>
    <w:rsid w:val="00D4775D"/>
    <w:rsid w:val="00D47796"/>
    <w:rsid w:val="00D479E0"/>
    <w:rsid w:val="00D47B6B"/>
    <w:rsid w:val="00D47E1D"/>
    <w:rsid w:val="00D501D7"/>
    <w:rsid w:val="00D50305"/>
    <w:rsid w:val="00D50373"/>
    <w:rsid w:val="00D50511"/>
    <w:rsid w:val="00D50666"/>
    <w:rsid w:val="00D50A30"/>
    <w:rsid w:val="00D51104"/>
    <w:rsid w:val="00D51F01"/>
    <w:rsid w:val="00D52967"/>
    <w:rsid w:val="00D5314E"/>
    <w:rsid w:val="00D53A35"/>
    <w:rsid w:val="00D54100"/>
    <w:rsid w:val="00D54695"/>
    <w:rsid w:val="00D548F0"/>
    <w:rsid w:val="00D549C9"/>
    <w:rsid w:val="00D55F7B"/>
    <w:rsid w:val="00D56552"/>
    <w:rsid w:val="00D568C3"/>
    <w:rsid w:val="00D56D46"/>
    <w:rsid w:val="00D573BF"/>
    <w:rsid w:val="00D5751E"/>
    <w:rsid w:val="00D57909"/>
    <w:rsid w:val="00D602E0"/>
    <w:rsid w:val="00D60502"/>
    <w:rsid w:val="00D61560"/>
    <w:rsid w:val="00D61994"/>
    <w:rsid w:val="00D61C11"/>
    <w:rsid w:val="00D61F9E"/>
    <w:rsid w:val="00D62750"/>
    <w:rsid w:val="00D62D7D"/>
    <w:rsid w:val="00D62EE3"/>
    <w:rsid w:val="00D631F2"/>
    <w:rsid w:val="00D63A3C"/>
    <w:rsid w:val="00D63A6F"/>
    <w:rsid w:val="00D63AAC"/>
    <w:rsid w:val="00D63CBB"/>
    <w:rsid w:val="00D648D8"/>
    <w:rsid w:val="00D64D5C"/>
    <w:rsid w:val="00D64DAF"/>
    <w:rsid w:val="00D64F69"/>
    <w:rsid w:val="00D65A61"/>
    <w:rsid w:val="00D65BD3"/>
    <w:rsid w:val="00D65FB1"/>
    <w:rsid w:val="00D660E6"/>
    <w:rsid w:val="00D662ED"/>
    <w:rsid w:val="00D6644A"/>
    <w:rsid w:val="00D6669A"/>
    <w:rsid w:val="00D669DF"/>
    <w:rsid w:val="00D66F2D"/>
    <w:rsid w:val="00D67BAA"/>
    <w:rsid w:val="00D67C1E"/>
    <w:rsid w:val="00D67F71"/>
    <w:rsid w:val="00D702B7"/>
    <w:rsid w:val="00D70760"/>
    <w:rsid w:val="00D7087D"/>
    <w:rsid w:val="00D7096B"/>
    <w:rsid w:val="00D70A76"/>
    <w:rsid w:val="00D70ECD"/>
    <w:rsid w:val="00D71189"/>
    <w:rsid w:val="00D71C8D"/>
    <w:rsid w:val="00D71EE0"/>
    <w:rsid w:val="00D7246C"/>
    <w:rsid w:val="00D73453"/>
    <w:rsid w:val="00D73E58"/>
    <w:rsid w:val="00D73F8D"/>
    <w:rsid w:val="00D740DC"/>
    <w:rsid w:val="00D7460D"/>
    <w:rsid w:val="00D748B0"/>
    <w:rsid w:val="00D74BFE"/>
    <w:rsid w:val="00D756D0"/>
    <w:rsid w:val="00D7590C"/>
    <w:rsid w:val="00D75D42"/>
    <w:rsid w:val="00D762F8"/>
    <w:rsid w:val="00D7643F"/>
    <w:rsid w:val="00D76699"/>
    <w:rsid w:val="00D76BA9"/>
    <w:rsid w:val="00D76E02"/>
    <w:rsid w:val="00D76F9A"/>
    <w:rsid w:val="00D77604"/>
    <w:rsid w:val="00D80278"/>
    <w:rsid w:val="00D80ABB"/>
    <w:rsid w:val="00D8108D"/>
    <w:rsid w:val="00D81E83"/>
    <w:rsid w:val="00D82438"/>
    <w:rsid w:val="00D829D6"/>
    <w:rsid w:val="00D82C12"/>
    <w:rsid w:val="00D82D44"/>
    <w:rsid w:val="00D82E4D"/>
    <w:rsid w:val="00D835AE"/>
    <w:rsid w:val="00D842B8"/>
    <w:rsid w:val="00D849DA"/>
    <w:rsid w:val="00D84DDF"/>
    <w:rsid w:val="00D850E7"/>
    <w:rsid w:val="00D851C9"/>
    <w:rsid w:val="00D85988"/>
    <w:rsid w:val="00D85CD6"/>
    <w:rsid w:val="00D863FF"/>
    <w:rsid w:val="00D86464"/>
    <w:rsid w:val="00D86669"/>
    <w:rsid w:val="00D866A5"/>
    <w:rsid w:val="00D86DD6"/>
    <w:rsid w:val="00D87C2A"/>
    <w:rsid w:val="00D90155"/>
    <w:rsid w:val="00D9016B"/>
    <w:rsid w:val="00D90290"/>
    <w:rsid w:val="00D90A82"/>
    <w:rsid w:val="00D90FC0"/>
    <w:rsid w:val="00D93623"/>
    <w:rsid w:val="00D93753"/>
    <w:rsid w:val="00D93A13"/>
    <w:rsid w:val="00D93C16"/>
    <w:rsid w:val="00D93CD0"/>
    <w:rsid w:val="00D9412A"/>
    <w:rsid w:val="00D94192"/>
    <w:rsid w:val="00D943B0"/>
    <w:rsid w:val="00D9459D"/>
    <w:rsid w:val="00D94B7E"/>
    <w:rsid w:val="00D94EBE"/>
    <w:rsid w:val="00D95C05"/>
    <w:rsid w:val="00D95DFD"/>
    <w:rsid w:val="00D95E30"/>
    <w:rsid w:val="00D96646"/>
    <w:rsid w:val="00D9683B"/>
    <w:rsid w:val="00D96926"/>
    <w:rsid w:val="00D97BD5"/>
    <w:rsid w:val="00DA0181"/>
    <w:rsid w:val="00DA0C25"/>
    <w:rsid w:val="00DA0D06"/>
    <w:rsid w:val="00DA21C3"/>
    <w:rsid w:val="00DA29B1"/>
    <w:rsid w:val="00DA2AF8"/>
    <w:rsid w:val="00DA2FD8"/>
    <w:rsid w:val="00DA3D0E"/>
    <w:rsid w:val="00DA4518"/>
    <w:rsid w:val="00DA49A1"/>
    <w:rsid w:val="00DA4A8A"/>
    <w:rsid w:val="00DA4B97"/>
    <w:rsid w:val="00DA6988"/>
    <w:rsid w:val="00DA699C"/>
    <w:rsid w:val="00DA6D2C"/>
    <w:rsid w:val="00DA7637"/>
    <w:rsid w:val="00DA7BCA"/>
    <w:rsid w:val="00DB00E5"/>
    <w:rsid w:val="00DB027D"/>
    <w:rsid w:val="00DB02C6"/>
    <w:rsid w:val="00DB0400"/>
    <w:rsid w:val="00DB05F9"/>
    <w:rsid w:val="00DB0A4D"/>
    <w:rsid w:val="00DB14F1"/>
    <w:rsid w:val="00DB18D9"/>
    <w:rsid w:val="00DB274F"/>
    <w:rsid w:val="00DB2F0B"/>
    <w:rsid w:val="00DB35C0"/>
    <w:rsid w:val="00DB3BE1"/>
    <w:rsid w:val="00DB3D12"/>
    <w:rsid w:val="00DB4C53"/>
    <w:rsid w:val="00DB50B9"/>
    <w:rsid w:val="00DB592C"/>
    <w:rsid w:val="00DB5970"/>
    <w:rsid w:val="00DB5C69"/>
    <w:rsid w:val="00DB606E"/>
    <w:rsid w:val="00DB64F3"/>
    <w:rsid w:val="00DB6B97"/>
    <w:rsid w:val="00DB70C0"/>
    <w:rsid w:val="00DB70D5"/>
    <w:rsid w:val="00DB73ED"/>
    <w:rsid w:val="00DB740D"/>
    <w:rsid w:val="00DB7D64"/>
    <w:rsid w:val="00DC005B"/>
    <w:rsid w:val="00DC0221"/>
    <w:rsid w:val="00DC0305"/>
    <w:rsid w:val="00DC05DD"/>
    <w:rsid w:val="00DC06C2"/>
    <w:rsid w:val="00DC0738"/>
    <w:rsid w:val="00DC08FD"/>
    <w:rsid w:val="00DC0A95"/>
    <w:rsid w:val="00DC131B"/>
    <w:rsid w:val="00DC1558"/>
    <w:rsid w:val="00DC155A"/>
    <w:rsid w:val="00DC1BED"/>
    <w:rsid w:val="00DC2296"/>
    <w:rsid w:val="00DC252C"/>
    <w:rsid w:val="00DC295D"/>
    <w:rsid w:val="00DC2BB7"/>
    <w:rsid w:val="00DC2FFF"/>
    <w:rsid w:val="00DC3083"/>
    <w:rsid w:val="00DC3D32"/>
    <w:rsid w:val="00DC3E10"/>
    <w:rsid w:val="00DC4064"/>
    <w:rsid w:val="00DC4AC8"/>
    <w:rsid w:val="00DC4EAC"/>
    <w:rsid w:val="00DC54EE"/>
    <w:rsid w:val="00DC5820"/>
    <w:rsid w:val="00DC5BFE"/>
    <w:rsid w:val="00DC5D06"/>
    <w:rsid w:val="00DC61D6"/>
    <w:rsid w:val="00DC6D1B"/>
    <w:rsid w:val="00DC6D23"/>
    <w:rsid w:val="00DC6E53"/>
    <w:rsid w:val="00DC7230"/>
    <w:rsid w:val="00DC74A8"/>
    <w:rsid w:val="00DC7938"/>
    <w:rsid w:val="00DC7E97"/>
    <w:rsid w:val="00DD0293"/>
    <w:rsid w:val="00DD0BE2"/>
    <w:rsid w:val="00DD0D60"/>
    <w:rsid w:val="00DD0F7C"/>
    <w:rsid w:val="00DD1EB0"/>
    <w:rsid w:val="00DD22D5"/>
    <w:rsid w:val="00DD23E1"/>
    <w:rsid w:val="00DD286E"/>
    <w:rsid w:val="00DD29B6"/>
    <w:rsid w:val="00DD302C"/>
    <w:rsid w:val="00DD354E"/>
    <w:rsid w:val="00DD38E9"/>
    <w:rsid w:val="00DD4EB0"/>
    <w:rsid w:val="00DD4FED"/>
    <w:rsid w:val="00DD5447"/>
    <w:rsid w:val="00DD5DAF"/>
    <w:rsid w:val="00DD7512"/>
    <w:rsid w:val="00DD7FFE"/>
    <w:rsid w:val="00DE1044"/>
    <w:rsid w:val="00DE141F"/>
    <w:rsid w:val="00DE18F9"/>
    <w:rsid w:val="00DE1C69"/>
    <w:rsid w:val="00DE1F36"/>
    <w:rsid w:val="00DE252C"/>
    <w:rsid w:val="00DE2737"/>
    <w:rsid w:val="00DE2A33"/>
    <w:rsid w:val="00DE2C62"/>
    <w:rsid w:val="00DE39CF"/>
    <w:rsid w:val="00DE39E6"/>
    <w:rsid w:val="00DE4171"/>
    <w:rsid w:val="00DE4724"/>
    <w:rsid w:val="00DE4C32"/>
    <w:rsid w:val="00DE55F8"/>
    <w:rsid w:val="00DE56DF"/>
    <w:rsid w:val="00DE5828"/>
    <w:rsid w:val="00DE5B2D"/>
    <w:rsid w:val="00DE5E5D"/>
    <w:rsid w:val="00DE643A"/>
    <w:rsid w:val="00DE6E70"/>
    <w:rsid w:val="00DE711F"/>
    <w:rsid w:val="00DE74DA"/>
    <w:rsid w:val="00DE7518"/>
    <w:rsid w:val="00DE77A1"/>
    <w:rsid w:val="00DE7A92"/>
    <w:rsid w:val="00DE7AAD"/>
    <w:rsid w:val="00DE7FB0"/>
    <w:rsid w:val="00DF00B4"/>
    <w:rsid w:val="00DF047A"/>
    <w:rsid w:val="00DF0BC7"/>
    <w:rsid w:val="00DF17C6"/>
    <w:rsid w:val="00DF1C7F"/>
    <w:rsid w:val="00DF2189"/>
    <w:rsid w:val="00DF22A9"/>
    <w:rsid w:val="00DF2915"/>
    <w:rsid w:val="00DF2D0B"/>
    <w:rsid w:val="00DF3033"/>
    <w:rsid w:val="00DF34A9"/>
    <w:rsid w:val="00DF3A5A"/>
    <w:rsid w:val="00DF3B61"/>
    <w:rsid w:val="00DF449C"/>
    <w:rsid w:val="00DF489A"/>
    <w:rsid w:val="00DF49E4"/>
    <w:rsid w:val="00DF4D2E"/>
    <w:rsid w:val="00DF50B6"/>
    <w:rsid w:val="00DF539D"/>
    <w:rsid w:val="00DF55DD"/>
    <w:rsid w:val="00DF5FA5"/>
    <w:rsid w:val="00DF60BA"/>
    <w:rsid w:val="00DF655A"/>
    <w:rsid w:val="00DF74BA"/>
    <w:rsid w:val="00E0068F"/>
    <w:rsid w:val="00E00A8B"/>
    <w:rsid w:val="00E00ABA"/>
    <w:rsid w:val="00E00D36"/>
    <w:rsid w:val="00E01021"/>
    <w:rsid w:val="00E0115F"/>
    <w:rsid w:val="00E01236"/>
    <w:rsid w:val="00E01899"/>
    <w:rsid w:val="00E01E1F"/>
    <w:rsid w:val="00E01EF8"/>
    <w:rsid w:val="00E02C4C"/>
    <w:rsid w:val="00E02D4C"/>
    <w:rsid w:val="00E02F0D"/>
    <w:rsid w:val="00E032D3"/>
    <w:rsid w:val="00E03E55"/>
    <w:rsid w:val="00E04909"/>
    <w:rsid w:val="00E052EA"/>
    <w:rsid w:val="00E0543B"/>
    <w:rsid w:val="00E05BF4"/>
    <w:rsid w:val="00E05FE7"/>
    <w:rsid w:val="00E063B3"/>
    <w:rsid w:val="00E06DBF"/>
    <w:rsid w:val="00E06EBA"/>
    <w:rsid w:val="00E07DAF"/>
    <w:rsid w:val="00E07E61"/>
    <w:rsid w:val="00E07E65"/>
    <w:rsid w:val="00E103FC"/>
    <w:rsid w:val="00E10B61"/>
    <w:rsid w:val="00E118E0"/>
    <w:rsid w:val="00E11E41"/>
    <w:rsid w:val="00E11E95"/>
    <w:rsid w:val="00E12538"/>
    <w:rsid w:val="00E127A1"/>
    <w:rsid w:val="00E12872"/>
    <w:rsid w:val="00E12DF1"/>
    <w:rsid w:val="00E13695"/>
    <w:rsid w:val="00E1397F"/>
    <w:rsid w:val="00E13AB5"/>
    <w:rsid w:val="00E141F2"/>
    <w:rsid w:val="00E145DC"/>
    <w:rsid w:val="00E14728"/>
    <w:rsid w:val="00E150BF"/>
    <w:rsid w:val="00E15598"/>
    <w:rsid w:val="00E15BED"/>
    <w:rsid w:val="00E15C89"/>
    <w:rsid w:val="00E15E70"/>
    <w:rsid w:val="00E15F68"/>
    <w:rsid w:val="00E171D6"/>
    <w:rsid w:val="00E20444"/>
    <w:rsid w:val="00E2067E"/>
    <w:rsid w:val="00E20AB3"/>
    <w:rsid w:val="00E20AFE"/>
    <w:rsid w:val="00E20EAA"/>
    <w:rsid w:val="00E21251"/>
    <w:rsid w:val="00E21264"/>
    <w:rsid w:val="00E21358"/>
    <w:rsid w:val="00E215AE"/>
    <w:rsid w:val="00E2167C"/>
    <w:rsid w:val="00E21E28"/>
    <w:rsid w:val="00E2249E"/>
    <w:rsid w:val="00E2251D"/>
    <w:rsid w:val="00E22670"/>
    <w:rsid w:val="00E226F0"/>
    <w:rsid w:val="00E22755"/>
    <w:rsid w:val="00E22BFB"/>
    <w:rsid w:val="00E22C2D"/>
    <w:rsid w:val="00E23013"/>
    <w:rsid w:val="00E23986"/>
    <w:rsid w:val="00E23FC6"/>
    <w:rsid w:val="00E240B7"/>
    <w:rsid w:val="00E241B5"/>
    <w:rsid w:val="00E2466B"/>
    <w:rsid w:val="00E24A69"/>
    <w:rsid w:val="00E260C4"/>
    <w:rsid w:val="00E2669E"/>
    <w:rsid w:val="00E2699D"/>
    <w:rsid w:val="00E26AE2"/>
    <w:rsid w:val="00E27178"/>
    <w:rsid w:val="00E27984"/>
    <w:rsid w:val="00E3090E"/>
    <w:rsid w:val="00E309A8"/>
    <w:rsid w:val="00E30A10"/>
    <w:rsid w:val="00E30BC5"/>
    <w:rsid w:val="00E31009"/>
    <w:rsid w:val="00E31348"/>
    <w:rsid w:val="00E31392"/>
    <w:rsid w:val="00E3194A"/>
    <w:rsid w:val="00E321AC"/>
    <w:rsid w:val="00E32491"/>
    <w:rsid w:val="00E32497"/>
    <w:rsid w:val="00E32615"/>
    <w:rsid w:val="00E32CCF"/>
    <w:rsid w:val="00E33164"/>
    <w:rsid w:val="00E33833"/>
    <w:rsid w:val="00E33B43"/>
    <w:rsid w:val="00E33E7A"/>
    <w:rsid w:val="00E33F60"/>
    <w:rsid w:val="00E3454C"/>
    <w:rsid w:val="00E34C4A"/>
    <w:rsid w:val="00E34DB4"/>
    <w:rsid w:val="00E34E55"/>
    <w:rsid w:val="00E3532E"/>
    <w:rsid w:val="00E35DF8"/>
    <w:rsid w:val="00E35EE1"/>
    <w:rsid w:val="00E35F5B"/>
    <w:rsid w:val="00E36803"/>
    <w:rsid w:val="00E3683E"/>
    <w:rsid w:val="00E36D92"/>
    <w:rsid w:val="00E3743F"/>
    <w:rsid w:val="00E3757C"/>
    <w:rsid w:val="00E379E6"/>
    <w:rsid w:val="00E37F38"/>
    <w:rsid w:val="00E4051E"/>
    <w:rsid w:val="00E41199"/>
    <w:rsid w:val="00E42619"/>
    <w:rsid w:val="00E42E3B"/>
    <w:rsid w:val="00E430B1"/>
    <w:rsid w:val="00E44205"/>
    <w:rsid w:val="00E445C4"/>
    <w:rsid w:val="00E44E41"/>
    <w:rsid w:val="00E455CD"/>
    <w:rsid w:val="00E46424"/>
    <w:rsid w:val="00E473C6"/>
    <w:rsid w:val="00E47CE6"/>
    <w:rsid w:val="00E50719"/>
    <w:rsid w:val="00E50A93"/>
    <w:rsid w:val="00E50A99"/>
    <w:rsid w:val="00E50B93"/>
    <w:rsid w:val="00E50BA6"/>
    <w:rsid w:val="00E51CEC"/>
    <w:rsid w:val="00E51F5D"/>
    <w:rsid w:val="00E5201A"/>
    <w:rsid w:val="00E52096"/>
    <w:rsid w:val="00E5209F"/>
    <w:rsid w:val="00E52561"/>
    <w:rsid w:val="00E53298"/>
    <w:rsid w:val="00E535C1"/>
    <w:rsid w:val="00E535F9"/>
    <w:rsid w:val="00E53C2B"/>
    <w:rsid w:val="00E53C37"/>
    <w:rsid w:val="00E53F18"/>
    <w:rsid w:val="00E54800"/>
    <w:rsid w:val="00E5521D"/>
    <w:rsid w:val="00E55859"/>
    <w:rsid w:val="00E563AD"/>
    <w:rsid w:val="00E565D2"/>
    <w:rsid w:val="00E56734"/>
    <w:rsid w:val="00E57246"/>
    <w:rsid w:val="00E5784E"/>
    <w:rsid w:val="00E600B8"/>
    <w:rsid w:val="00E601EF"/>
    <w:rsid w:val="00E602B0"/>
    <w:rsid w:val="00E6074B"/>
    <w:rsid w:val="00E6110D"/>
    <w:rsid w:val="00E620CF"/>
    <w:rsid w:val="00E62C0B"/>
    <w:rsid w:val="00E62D05"/>
    <w:rsid w:val="00E6323E"/>
    <w:rsid w:val="00E633B7"/>
    <w:rsid w:val="00E63436"/>
    <w:rsid w:val="00E634F0"/>
    <w:rsid w:val="00E638F1"/>
    <w:rsid w:val="00E63A40"/>
    <w:rsid w:val="00E63EBB"/>
    <w:rsid w:val="00E641BB"/>
    <w:rsid w:val="00E652A9"/>
    <w:rsid w:val="00E654AB"/>
    <w:rsid w:val="00E666FD"/>
    <w:rsid w:val="00E6738C"/>
    <w:rsid w:val="00E7055C"/>
    <w:rsid w:val="00E70A21"/>
    <w:rsid w:val="00E70BED"/>
    <w:rsid w:val="00E71C7F"/>
    <w:rsid w:val="00E723C3"/>
    <w:rsid w:val="00E72560"/>
    <w:rsid w:val="00E726B5"/>
    <w:rsid w:val="00E729CD"/>
    <w:rsid w:val="00E73080"/>
    <w:rsid w:val="00E7321C"/>
    <w:rsid w:val="00E7379C"/>
    <w:rsid w:val="00E738EC"/>
    <w:rsid w:val="00E73CBB"/>
    <w:rsid w:val="00E73D04"/>
    <w:rsid w:val="00E754A9"/>
    <w:rsid w:val="00E76358"/>
    <w:rsid w:val="00E76932"/>
    <w:rsid w:val="00E76AF3"/>
    <w:rsid w:val="00E76E2E"/>
    <w:rsid w:val="00E7703F"/>
    <w:rsid w:val="00E77209"/>
    <w:rsid w:val="00E7734B"/>
    <w:rsid w:val="00E7791B"/>
    <w:rsid w:val="00E80023"/>
    <w:rsid w:val="00E809A9"/>
    <w:rsid w:val="00E80AB7"/>
    <w:rsid w:val="00E81089"/>
    <w:rsid w:val="00E810B7"/>
    <w:rsid w:val="00E81992"/>
    <w:rsid w:val="00E81CD6"/>
    <w:rsid w:val="00E8291C"/>
    <w:rsid w:val="00E82B14"/>
    <w:rsid w:val="00E83659"/>
    <w:rsid w:val="00E841B4"/>
    <w:rsid w:val="00E8461E"/>
    <w:rsid w:val="00E85E3A"/>
    <w:rsid w:val="00E8662B"/>
    <w:rsid w:val="00E86BA2"/>
    <w:rsid w:val="00E87849"/>
    <w:rsid w:val="00E902E5"/>
    <w:rsid w:val="00E90DED"/>
    <w:rsid w:val="00E915F8"/>
    <w:rsid w:val="00E92227"/>
    <w:rsid w:val="00E92343"/>
    <w:rsid w:val="00E925BA"/>
    <w:rsid w:val="00E93B66"/>
    <w:rsid w:val="00E94395"/>
    <w:rsid w:val="00E94D9A"/>
    <w:rsid w:val="00E94E51"/>
    <w:rsid w:val="00E95186"/>
    <w:rsid w:val="00E953B8"/>
    <w:rsid w:val="00E9571D"/>
    <w:rsid w:val="00E9581F"/>
    <w:rsid w:val="00E95AD2"/>
    <w:rsid w:val="00E95B29"/>
    <w:rsid w:val="00E96061"/>
    <w:rsid w:val="00E963A8"/>
    <w:rsid w:val="00E968EF"/>
    <w:rsid w:val="00E97402"/>
    <w:rsid w:val="00E9771B"/>
    <w:rsid w:val="00EA0467"/>
    <w:rsid w:val="00EA0D57"/>
    <w:rsid w:val="00EA1076"/>
    <w:rsid w:val="00EA21A5"/>
    <w:rsid w:val="00EA306D"/>
    <w:rsid w:val="00EA3093"/>
    <w:rsid w:val="00EA399E"/>
    <w:rsid w:val="00EA3A63"/>
    <w:rsid w:val="00EA4156"/>
    <w:rsid w:val="00EA4A20"/>
    <w:rsid w:val="00EA4B0A"/>
    <w:rsid w:val="00EA539C"/>
    <w:rsid w:val="00EA53EF"/>
    <w:rsid w:val="00EA6500"/>
    <w:rsid w:val="00EA6655"/>
    <w:rsid w:val="00EA6C66"/>
    <w:rsid w:val="00EA6F88"/>
    <w:rsid w:val="00EA7FCA"/>
    <w:rsid w:val="00EB01AE"/>
    <w:rsid w:val="00EB0B03"/>
    <w:rsid w:val="00EB0C70"/>
    <w:rsid w:val="00EB0E14"/>
    <w:rsid w:val="00EB106F"/>
    <w:rsid w:val="00EB2317"/>
    <w:rsid w:val="00EB2CC5"/>
    <w:rsid w:val="00EB2DC8"/>
    <w:rsid w:val="00EB2F26"/>
    <w:rsid w:val="00EB300E"/>
    <w:rsid w:val="00EB3181"/>
    <w:rsid w:val="00EB3471"/>
    <w:rsid w:val="00EB3840"/>
    <w:rsid w:val="00EB446B"/>
    <w:rsid w:val="00EB4592"/>
    <w:rsid w:val="00EB47FC"/>
    <w:rsid w:val="00EB4EA9"/>
    <w:rsid w:val="00EB5047"/>
    <w:rsid w:val="00EB50E9"/>
    <w:rsid w:val="00EB5626"/>
    <w:rsid w:val="00EB5D02"/>
    <w:rsid w:val="00EB5D77"/>
    <w:rsid w:val="00EB5F19"/>
    <w:rsid w:val="00EB6590"/>
    <w:rsid w:val="00EB6971"/>
    <w:rsid w:val="00EB6BBF"/>
    <w:rsid w:val="00EB6D4D"/>
    <w:rsid w:val="00EB71F2"/>
    <w:rsid w:val="00EC0061"/>
    <w:rsid w:val="00EC012D"/>
    <w:rsid w:val="00EC01D8"/>
    <w:rsid w:val="00EC0668"/>
    <w:rsid w:val="00EC068D"/>
    <w:rsid w:val="00EC0ED1"/>
    <w:rsid w:val="00EC1EEA"/>
    <w:rsid w:val="00EC24D5"/>
    <w:rsid w:val="00EC26B6"/>
    <w:rsid w:val="00EC26EC"/>
    <w:rsid w:val="00EC3FFE"/>
    <w:rsid w:val="00EC4679"/>
    <w:rsid w:val="00EC47E9"/>
    <w:rsid w:val="00EC48FB"/>
    <w:rsid w:val="00EC4A6C"/>
    <w:rsid w:val="00EC4E3D"/>
    <w:rsid w:val="00EC55C5"/>
    <w:rsid w:val="00EC5B88"/>
    <w:rsid w:val="00EC6926"/>
    <w:rsid w:val="00EC6C94"/>
    <w:rsid w:val="00EC71F8"/>
    <w:rsid w:val="00EC7579"/>
    <w:rsid w:val="00EC77A7"/>
    <w:rsid w:val="00ED0358"/>
    <w:rsid w:val="00ED0874"/>
    <w:rsid w:val="00ED0C46"/>
    <w:rsid w:val="00ED0D1C"/>
    <w:rsid w:val="00ED14A7"/>
    <w:rsid w:val="00ED155D"/>
    <w:rsid w:val="00ED1A65"/>
    <w:rsid w:val="00ED1C43"/>
    <w:rsid w:val="00ED2600"/>
    <w:rsid w:val="00ED3001"/>
    <w:rsid w:val="00ED33D5"/>
    <w:rsid w:val="00ED38BE"/>
    <w:rsid w:val="00ED3A62"/>
    <w:rsid w:val="00ED4A8C"/>
    <w:rsid w:val="00ED511E"/>
    <w:rsid w:val="00ED52AE"/>
    <w:rsid w:val="00ED530C"/>
    <w:rsid w:val="00ED57DF"/>
    <w:rsid w:val="00ED5995"/>
    <w:rsid w:val="00ED5EE9"/>
    <w:rsid w:val="00ED6814"/>
    <w:rsid w:val="00ED6CCE"/>
    <w:rsid w:val="00ED72E4"/>
    <w:rsid w:val="00ED790B"/>
    <w:rsid w:val="00ED7B9F"/>
    <w:rsid w:val="00EE0CB5"/>
    <w:rsid w:val="00EE13B0"/>
    <w:rsid w:val="00EE18D9"/>
    <w:rsid w:val="00EE1975"/>
    <w:rsid w:val="00EE1981"/>
    <w:rsid w:val="00EE2243"/>
    <w:rsid w:val="00EE25E3"/>
    <w:rsid w:val="00EE28BC"/>
    <w:rsid w:val="00EE29D1"/>
    <w:rsid w:val="00EE2C63"/>
    <w:rsid w:val="00EE3197"/>
    <w:rsid w:val="00EE31BF"/>
    <w:rsid w:val="00EE3413"/>
    <w:rsid w:val="00EE38C9"/>
    <w:rsid w:val="00EE3DF7"/>
    <w:rsid w:val="00EE514F"/>
    <w:rsid w:val="00EE5155"/>
    <w:rsid w:val="00EE5521"/>
    <w:rsid w:val="00EE5C3D"/>
    <w:rsid w:val="00EE5E2A"/>
    <w:rsid w:val="00EE622C"/>
    <w:rsid w:val="00EE6C2D"/>
    <w:rsid w:val="00EF149A"/>
    <w:rsid w:val="00EF1699"/>
    <w:rsid w:val="00EF16DB"/>
    <w:rsid w:val="00EF18B3"/>
    <w:rsid w:val="00EF1B98"/>
    <w:rsid w:val="00EF2025"/>
    <w:rsid w:val="00EF2406"/>
    <w:rsid w:val="00EF2617"/>
    <w:rsid w:val="00EF27FB"/>
    <w:rsid w:val="00EF2955"/>
    <w:rsid w:val="00EF2A7F"/>
    <w:rsid w:val="00EF2B01"/>
    <w:rsid w:val="00EF2F7D"/>
    <w:rsid w:val="00EF3E6D"/>
    <w:rsid w:val="00EF3EB2"/>
    <w:rsid w:val="00EF444D"/>
    <w:rsid w:val="00EF4B4A"/>
    <w:rsid w:val="00EF5167"/>
    <w:rsid w:val="00EF5816"/>
    <w:rsid w:val="00EF6257"/>
    <w:rsid w:val="00EF7285"/>
    <w:rsid w:val="00EF73C2"/>
    <w:rsid w:val="00EF7661"/>
    <w:rsid w:val="00EF769B"/>
    <w:rsid w:val="00EF7C04"/>
    <w:rsid w:val="00EF7F33"/>
    <w:rsid w:val="00F000E7"/>
    <w:rsid w:val="00F00331"/>
    <w:rsid w:val="00F00549"/>
    <w:rsid w:val="00F00B57"/>
    <w:rsid w:val="00F014BF"/>
    <w:rsid w:val="00F01B95"/>
    <w:rsid w:val="00F01C7D"/>
    <w:rsid w:val="00F020BD"/>
    <w:rsid w:val="00F022A4"/>
    <w:rsid w:val="00F023A4"/>
    <w:rsid w:val="00F027C3"/>
    <w:rsid w:val="00F02D64"/>
    <w:rsid w:val="00F02E26"/>
    <w:rsid w:val="00F03125"/>
    <w:rsid w:val="00F03137"/>
    <w:rsid w:val="00F03590"/>
    <w:rsid w:val="00F03A6F"/>
    <w:rsid w:val="00F04060"/>
    <w:rsid w:val="00F048BE"/>
    <w:rsid w:val="00F051D2"/>
    <w:rsid w:val="00F057D9"/>
    <w:rsid w:val="00F05B7E"/>
    <w:rsid w:val="00F05CE9"/>
    <w:rsid w:val="00F06346"/>
    <w:rsid w:val="00F0649E"/>
    <w:rsid w:val="00F06774"/>
    <w:rsid w:val="00F06D07"/>
    <w:rsid w:val="00F06E2E"/>
    <w:rsid w:val="00F06FEE"/>
    <w:rsid w:val="00F0722B"/>
    <w:rsid w:val="00F07A51"/>
    <w:rsid w:val="00F10E53"/>
    <w:rsid w:val="00F10F04"/>
    <w:rsid w:val="00F111D4"/>
    <w:rsid w:val="00F11FFC"/>
    <w:rsid w:val="00F1201D"/>
    <w:rsid w:val="00F12888"/>
    <w:rsid w:val="00F1299F"/>
    <w:rsid w:val="00F1308D"/>
    <w:rsid w:val="00F13A85"/>
    <w:rsid w:val="00F13B0A"/>
    <w:rsid w:val="00F13BA7"/>
    <w:rsid w:val="00F13CB4"/>
    <w:rsid w:val="00F13F57"/>
    <w:rsid w:val="00F1409B"/>
    <w:rsid w:val="00F140E5"/>
    <w:rsid w:val="00F147EB"/>
    <w:rsid w:val="00F14853"/>
    <w:rsid w:val="00F14945"/>
    <w:rsid w:val="00F149DD"/>
    <w:rsid w:val="00F14B04"/>
    <w:rsid w:val="00F1559D"/>
    <w:rsid w:val="00F15695"/>
    <w:rsid w:val="00F1587E"/>
    <w:rsid w:val="00F159B0"/>
    <w:rsid w:val="00F15CC0"/>
    <w:rsid w:val="00F16533"/>
    <w:rsid w:val="00F1720B"/>
    <w:rsid w:val="00F17556"/>
    <w:rsid w:val="00F201EF"/>
    <w:rsid w:val="00F20525"/>
    <w:rsid w:val="00F20E27"/>
    <w:rsid w:val="00F21480"/>
    <w:rsid w:val="00F2148A"/>
    <w:rsid w:val="00F22169"/>
    <w:rsid w:val="00F22B04"/>
    <w:rsid w:val="00F2303D"/>
    <w:rsid w:val="00F23BC8"/>
    <w:rsid w:val="00F24402"/>
    <w:rsid w:val="00F245AA"/>
    <w:rsid w:val="00F24873"/>
    <w:rsid w:val="00F24CB7"/>
    <w:rsid w:val="00F24DFC"/>
    <w:rsid w:val="00F2514A"/>
    <w:rsid w:val="00F25CB9"/>
    <w:rsid w:val="00F25E8E"/>
    <w:rsid w:val="00F26094"/>
    <w:rsid w:val="00F26345"/>
    <w:rsid w:val="00F26467"/>
    <w:rsid w:val="00F26DEE"/>
    <w:rsid w:val="00F27F52"/>
    <w:rsid w:val="00F3108B"/>
    <w:rsid w:val="00F31AD3"/>
    <w:rsid w:val="00F320F1"/>
    <w:rsid w:val="00F3250C"/>
    <w:rsid w:val="00F326E7"/>
    <w:rsid w:val="00F32909"/>
    <w:rsid w:val="00F33199"/>
    <w:rsid w:val="00F334EE"/>
    <w:rsid w:val="00F33A3D"/>
    <w:rsid w:val="00F34018"/>
    <w:rsid w:val="00F341C2"/>
    <w:rsid w:val="00F341CF"/>
    <w:rsid w:val="00F34276"/>
    <w:rsid w:val="00F3436B"/>
    <w:rsid w:val="00F345E4"/>
    <w:rsid w:val="00F34776"/>
    <w:rsid w:val="00F3494A"/>
    <w:rsid w:val="00F349D6"/>
    <w:rsid w:val="00F350A6"/>
    <w:rsid w:val="00F350BF"/>
    <w:rsid w:val="00F351DA"/>
    <w:rsid w:val="00F351E8"/>
    <w:rsid w:val="00F35448"/>
    <w:rsid w:val="00F36607"/>
    <w:rsid w:val="00F36C03"/>
    <w:rsid w:val="00F3720A"/>
    <w:rsid w:val="00F374AD"/>
    <w:rsid w:val="00F40A58"/>
    <w:rsid w:val="00F42D5B"/>
    <w:rsid w:val="00F434C3"/>
    <w:rsid w:val="00F43AD9"/>
    <w:rsid w:val="00F441A8"/>
    <w:rsid w:val="00F4449A"/>
    <w:rsid w:val="00F45A0E"/>
    <w:rsid w:val="00F45E6C"/>
    <w:rsid w:val="00F46790"/>
    <w:rsid w:val="00F46B1B"/>
    <w:rsid w:val="00F47077"/>
    <w:rsid w:val="00F4724F"/>
    <w:rsid w:val="00F47833"/>
    <w:rsid w:val="00F47AF9"/>
    <w:rsid w:val="00F47B04"/>
    <w:rsid w:val="00F50590"/>
    <w:rsid w:val="00F5063F"/>
    <w:rsid w:val="00F50BC9"/>
    <w:rsid w:val="00F50E49"/>
    <w:rsid w:val="00F50EB4"/>
    <w:rsid w:val="00F514B6"/>
    <w:rsid w:val="00F51663"/>
    <w:rsid w:val="00F51A90"/>
    <w:rsid w:val="00F51F14"/>
    <w:rsid w:val="00F524F8"/>
    <w:rsid w:val="00F52560"/>
    <w:rsid w:val="00F52888"/>
    <w:rsid w:val="00F52E70"/>
    <w:rsid w:val="00F537AD"/>
    <w:rsid w:val="00F53DDD"/>
    <w:rsid w:val="00F54718"/>
    <w:rsid w:val="00F54B94"/>
    <w:rsid w:val="00F55CE9"/>
    <w:rsid w:val="00F56664"/>
    <w:rsid w:val="00F57A3C"/>
    <w:rsid w:val="00F60725"/>
    <w:rsid w:val="00F60F86"/>
    <w:rsid w:val="00F61137"/>
    <w:rsid w:val="00F61E2D"/>
    <w:rsid w:val="00F62017"/>
    <w:rsid w:val="00F621F9"/>
    <w:rsid w:val="00F62509"/>
    <w:rsid w:val="00F62564"/>
    <w:rsid w:val="00F62584"/>
    <w:rsid w:val="00F62937"/>
    <w:rsid w:val="00F629B7"/>
    <w:rsid w:val="00F6348B"/>
    <w:rsid w:val="00F63C21"/>
    <w:rsid w:val="00F64643"/>
    <w:rsid w:val="00F646B4"/>
    <w:rsid w:val="00F649EE"/>
    <w:rsid w:val="00F64B77"/>
    <w:rsid w:val="00F64E33"/>
    <w:rsid w:val="00F65014"/>
    <w:rsid w:val="00F659DB"/>
    <w:rsid w:val="00F65A09"/>
    <w:rsid w:val="00F669FD"/>
    <w:rsid w:val="00F67578"/>
    <w:rsid w:val="00F67F0C"/>
    <w:rsid w:val="00F70026"/>
    <w:rsid w:val="00F70ADF"/>
    <w:rsid w:val="00F70E59"/>
    <w:rsid w:val="00F71133"/>
    <w:rsid w:val="00F719A2"/>
    <w:rsid w:val="00F71DBC"/>
    <w:rsid w:val="00F72779"/>
    <w:rsid w:val="00F72B11"/>
    <w:rsid w:val="00F7312C"/>
    <w:rsid w:val="00F732F8"/>
    <w:rsid w:val="00F73A6B"/>
    <w:rsid w:val="00F73F73"/>
    <w:rsid w:val="00F743A1"/>
    <w:rsid w:val="00F743E0"/>
    <w:rsid w:val="00F745EC"/>
    <w:rsid w:val="00F7484B"/>
    <w:rsid w:val="00F74AF1"/>
    <w:rsid w:val="00F75080"/>
    <w:rsid w:val="00F75405"/>
    <w:rsid w:val="00F75956"/>
    <w:rsid w:val="00F76377"/>
    <w:rsid w:val="00F76BA0"/>
    <w:rsid w:val="00F76DBB"/>
    <w:rsid w:val="00F7708C"/>
    <w:rsid w:val="00F773A5"/>
    <w:rsid w:val="00F77943"/>
    <w:rsid w:val="00F779C0"/>
    <w:rsid w:val="00F77A02"/>
    <w:rsid w:val="00F77DD5"/>
    <w:rsid w:val="00F77FC3"/>
    <w:rsid w:val="00F80008"/>
    <w:rsid w:val="00F808C9"/>
    <w:rsid w:val="00F80C98"/>
    <w:rsid w:val="00F80CB7"/>
    <w:rsid w:val="00F811CA"/>
    <w:rsid w:val="00F813F7"/>
    <w:rsid w:val="00F81F93"/>
    <w:rsid w:val="00F82036"/>
    <w:rsid w:val="00F82631"/>
    <w:rsid w:val="00F82756"/>
    <w:rsid w:val="00F83855"/>
    <w:rsid w:val="00F838C1"/>
    <w:rsid w:val="00F83A1A"/>
    <w:rsid w:val="00F84FC3"/>
    <w:rsid w:val="00F859D4"/>
    <w:rsid w:val="00F85A86"/>
    <w:rsid w:val="00F8613E"/>
    <w:rsid w:val="00F86F53"/>
    <w:rsid w:val="00F908A7"/>
    <w:rsid w:val="00F90A57"/>
    <w:rsid w:val="00F911A9"/>
    <w:rsid w:val="00F911E4"/>
    <w:rsid w:val="00F912C0"/>
    <w:rsid w:val="00F9161E"/>
    <w:rsid w:val="00F91A12"/>
    <w:rsid w:val="00F91E35"/>
    <w:rsid w:val="00F922B3"/>
    <w:rsid w:val="00F93927"/>
    <w:rsid w:val="00F94135"/>
    <w:rsid w:val="00F94DEA"/>
    <w:rsid w:val="00F95108"/>
    <w:rsid w:val="00F95667"/>
    <w:rsid w:val="00F95A3D"/>
    <w:rsid w:val="00F95AE6"/>
    <w:rsid w:val="00F963C4"/>
    <w:rsid w:val="00F96D57"/>
    <w:rsid w:val="00F96F7F"/>
    <w:rsid w:val="00F971E5"/>
    <w:rsid w:val="00F97480"/>
    <w:rsid w:val="00F97625"/>
    <w:rsid w:val="00F978CD"/>
    <w:rsid w:val="00F978ED"/>
    <w:rsid w:val="00F97A95"/>
    <w:rsid w:val="00F97C9B"/>
    <w:rsid w:val="00FA02A8"/>
    <w:rsid w:val="00FA088D"/>
    <w:rsid w:val="00FA08C9"/>
    <w:rsid w:val="00FA08F4"/>
    <w:rsid w:val="00FA09A3"/>
    <w:rsid w:val="00FA0C6B"/>
    <w:rsid w:val="00FA0D76"/>
    <w:rsid w:val="00FA0F74"/>
    <w:rsid w:val="00FA1326"/>
    <w:rsid w:val="00FA28F5"/>
    <w:rsid w:val="00FA2959"/>
    <w:rsid w:val="00FA2EFC"/>
    <w:rsid w:val="00FA31F3"/>
    <w:rsid w:val="00FA4083"/>
    <w:rsid w:val="00FA45A4"/>
    <w:rsid w:val="00FA4B5D"/>
    <w:rsid w:val="00FA4C6F"/>
    <w:rsid w:val="00FA4F7B"/>
    <w:rsid w:val="00FA59D5"/>
    <w:rsid w:val="00FA59E1"/>
    <w:rsid w:val="00FA5D7D"/>
    <w:rsid w:val="00FA5FD9"/>
    <w:rsid w:val="00FA68F3"/>
    <w:rsid w:val="00FA6BBC"/>
    <w:rsid w:val="00FA773B"/>
    <w:rsid w:val="00FA782F"/>
    <w:rsid w:val="00FB0210"/>
    <w:rsid w:val="00FB0BE9"/>
    <w:rsid w:val="00FB139E"/>
    <w:rsid w:val="00FB162C"/>
    <w:rsid w:val="00FB18EC"/>
    <w:rsid w:val="00FB1E2F"/>
    <w:rsid w:val="00FB1F94"/>
    <w:rsid w:val="00FB24FF"/>
    <w:rsid w:val="00FB26E9"/>
    <w:rsid w:val="00FB3179"/>
    <w:rsid w:val="00FB3BE5"/>
    <w:rsid w:val="00FB3DA7"/>
    <w:rsid w:val="00FB3DDC"/>
    <w:rsid w:val="00FB3DF1"/>
    <w:rsid w:val="00FB4502"/>
    <w:rsid w:val="00FB47F0"/>
    <w:rsid w:val="00FB4BD2"/>
    <w:rsid w:val="00FB4C37"/>
    <w:rsid w:val="00FB4E59"/>
    <w:rsid w:val="00FB5311"/>
    <w:rsid w:val="00FB539A"/>
    <w:rsid w:val="00FB5913"/>
    <w:rsid w:val="00FB5AE7"/>
    <w:rsid w:val="00FB5BA1"/>
    <w:rsid w:val="00FB607A"/>
    <w:rsid w:val="00FB617D"/>
    <w:rsid w:val="00FB6671"/>
    <w:rsid w:val="00FB6694"/>
    <w:rsid w:val="00FB6F55"/>
    <w:rsid w:val="00FB719C"/>
    <w:rsid w:val="00FB7A25"/>
    <w:rsid w:val="00FB7CF5"/>
    <w:rsid w:val="00FB7EB4"/>
    <w:rsid w:val="00FC0632"/>
    <w:rsid w:val="00FC0AA2"/>
    <w:rsid w:val="00FC16E7"/>
    <w:rsid w:val="00FC1BEF"/>
    <w:rsid w:val="00FC27C3"/>
    <w:rsid w:val="00FC2B52"/>
    <w:rsid w:val="00FC3021"/>
    <w:rsid w:val="00FC3FCF"/>
    <w:rsid w:val="00FC40FF"/>
    <w:rsid w:val="00FC4133"/>
    <w:rsid w:val="00FC44D9"/>
    <w:rsid w:val="00FC46A1"/>
    <w:rsid w:val="00FC5A5F"/>
    <w:rsid w:val="00FC623D"/>
    <w:rsid w:val="00FC6547"/>
    <w:rsid w:val="00FC6A3A"/>
    <w:rsid w:val="00FC6BFD"/>
    <w:rsid w:val="00FC732A"/>
    <w:rsid w:val="00FC7A98"/>
    <w:rsid w:val="00FC7D68"/>
    <w:rsid w:val="00FD0AFA"/>
    <w:rsid w:val="00FD115D"/>
    <w:rsid w:val="00FD13C3"/>
    <w:rsid w:val="00FD16C3"/>
    <w:rsid w:val="00FD224D"/>
    <w:rsid w:val="00FD2956"/>
    <w:rsid w:val="00FD2E6E"/>
    <w:rsid w:val="00FD3140"/>
    <w:rsid w:val="00FD3C10"/>
    <w:rsid w:val="00FD43C2"/>
    <w:rsid w:val="00FD45FF"/>
    <w:rsid w:val="00FD4955"/>
    <w:rsid w:val="00FD4F28"/>
    <w:rsid w:val="00FD5881"/>
    <w:rsid w:val="00FD59C5"/>
    <w:rsid w:val="00FD59CB"/>
    <w:rsid w:val="00FD662B"/>
    <w:rsid w:val="00FD6675"/>
    <w:rsid w:val="00FD6CD8"/>
    <w:rsid w:val="00FD7787"/>
    <w:rsid w:val="00FD7DAA"/>
    <w:rsid w:val="00FD7E0E"/>
    <w:rsid w:val="00FE00AD"/>
    <w:rsid w:val="00FE08E7"/>
    <w:rsid w:val="00FE0B01"/>
    <w:rsid w:val="00FE1826"/>
    <w:rsid w:val="00FE1EAB"/>
    <w:rsid w:val="00FE2741"/>
    <w:rsid w:val="00FE2C66"/>
    <w:rsid w:val="00FE30DF"/>
    <w:rsid w:val="00FE33CD"/>
    <w:rsid w:val="00FE3972"/>
    <w:rsid w:val="00FE42D1"/>
    <w:rsid w:val="00FE4572"/>
    <w:rsid w:val="00FE5C11"/>
    <w:rsid w:val="00FE5E48"/>
    <w:rsid w:val="00FE608D"/>
    <w:rsid w:val="00FE71C5"/>
    <w:rsid w:val="00FE7E82"/>
    <w:rsid w:val="00FF0195"/>
    <w:rsid w:val="00FF06C5"/>
    <w:rsid w:val="00FF0BD8"/>
    <w:rsid w:val="00FF0E5C"/>
    <w:rsid w:val="00FF0F9B"/>
    <w:rsid w:val="00FF13D7"/>
    <w:rsid w:val="00FF15A8"/>
    <w:rsid w:val="00FF17C9"/>
    <w:rsid w:val="00FF1B72"/>
    <w:rsid w:val="00FF1C72"/>
    <w:rsid w:val="00FF1DB0"/>
    <w:rsid w:val="00FF2375"/>
    <w:rsid w:val="00FF260D"/>
    <w:rsid w:val="00FF2D7E"/>
    <w:rsid w:val="00FF34CA"/>
    <w:rsid w:val="00FF3537"/>
    <w:rsid w:val="00FF3F9F"/>
    <w:rsid w:val="00FF405C"/>
    <w:rsid w:val="00FF4197"/>
    <w:rsid w:val="00FF468C"/>
    <w:rsid w:val="00FF4839"/>
    <w:rsid w:val="00FF4BB2"/>
    <w:rsid w:val="00FF50C3"/>
    <w:rsid w:val="00FF6572"/>
    <w:rsid w:val="00FF6738"/>
    <w:rsid w:val="00FF6C2D"/>
    <w:rsid w:val="00FF6F52"/>
    <w:rsid w:val="00FF7591"/>
    <w:rsid w:val="00FF765C"/>
    <w:rsid w:val="00FF7E2E"/>
    <w:rsid w:val="0A1E89D4"/>
    <w:rsid w:val="0D2E65A8"/>
    <w:rsid w:val="0E3BB30E"/>
    <w:rsid w:val="0EEC96F0"/>
    <w:rsid w:val="2F880D4D"/>
    <w:rsid w:val="386AF6CE"/>
    <w:rsid w:val="3DD0517E"/>
    <w:rsid w:val="418BC043"/>
    <w:rsid w:val="4283F857"/>
    <w:rsid w:val="4875C9C9"/>
    <w:rsid w:val="5364BF13"/>
    <w:rsid w:val="53A06E70"/>
    <w:rsid w:val="61AA826E"/>
    <w:rsid w:val="6689A0BA"/>
    <w:rsid w:val="68A8B659"/>
    <w:rsid w:val="714A2038"/>
    <w:rsid w:val="751DC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wrap-style:none" fillcolor="white">
      <v:fill color="white"/>
      <v:textbox style="mso-fit-shape-to-text:t"/>
    </o:shapedefaults>
    <o:shapelayout v:ext="edit">
      <o:idmap v:ext="edit" data="1"/>
    </o:shapelayout>
  </w:shapeDefaults>
  <w:decimalSymbol w:val="."/>
  <w:listSeparator w:val=","/>
  <w14:docId w14:val="20DE4129"/>
  <w15:docId w15:val="{363B1800-CDB2-4990-AA05-CE6ED86CB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4964"/>
  </w:style>
  <w:style w:type="paragraph" w:styleId="Heading1">
    <w:name w:val="heading 1"/>
    <w:next w:val="Normal"/>
    <w:link w:val="Heading1Char"/>
    <w:qFormat/>
    <w:rsid w:val="00C170BC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val="en-GB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3B5AA2"/>
    <w:pPr>
      <w:keepNext/>
      <w:keepLines/>
      <w:spacing w:before="40" w:after="0"/>
      <w:outlineLvl w:val="1"/>
    </w:pPr>
    <w:rPr>
      <w:rFonts w:ascii="Arial" w:eastAsiaTheme="majorEastAsia" w:hAnsi="Arial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C9180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sz w:val="28"/>
      <w:szCs w:val="24"/>
    </w:rPr>
  </w:style>
  <w:style w:type="paragraph" w:styleId="Heading4">
    <w:name w:val="heading 4"/>
    <w:basedOn w:val="Normal"/>
    <w:next w:val="Normal"/>
    <w:link w:val="Heading4Char"/>
    <w:unhideWhenUsed/>
    <w:qFormat/>
    <w:rsid w:val="000316C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paragraph" w:styleId="Heading5">
    <w:name w:val="heading 5"/>
    <w:basedOn w:val="Heading4"/>
    <w:next w:val="Normal"/>
    <w:link w:val="Heading5Char"/>
    <w:qFormat/>
    <w:rsid w:val="00C170BC"/>
    <w:pPr>
      <w:spacing w:before="120" w:after="180" w:line="240" w:lineRule="auto"/>
      <w:ind w:left="1701" w:hanging="1701"/>
      <w:outlineLvl w:val="4"/>
    </w:pPr>
    <w:rPr>
      <w:rFonts w:ascii="Arial" w:eastAsiaTheme="minorEastAsia" w:hAnsi="Arial" w:cs="Times New Roman"/>
      <w:i/>
      <w:iCs w:val="0"/>
      <w:color w:val="auto"/>
      <w:szCs w:val="20"/>
      <w:lang w:val="en-GB" w:eastAsia="en-US"/>
    </w:rPr>
  </w:style>
  <w:style w:type="paragraph" w:styleId="Heading6">
    <w:name w:val="heading 6"/>
    <w:basedOn w:val="H6"/>
    <w:next w:val="Normal"/>
    <w:link w:val="Heading6Char"/>
    <w:qFormat/>
    <w:rsid w:val="00C170BC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C170BC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C170BC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170BC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3B5AA2"/>
    <w:rPr>
      <w:rFonts w:ascii="Arial" w:eastAsiaTheme="majorEastAsia" w:hAnsi="Arial" w:cstheme="majorBidi"/>
      <w:sz w:val="32"/>
      <w:szCs w:val="26"/>
    </w:rPr>
  </w:style>
  <w:style w:type="character" w:customStyle="1" w:styleId="Heading3Char">
    <w:name w:val="Heading 3 Char"/>
    <w:basedOn w:val="DefaultParagraphFont"/>
    <w:link w:val="Heading3"/>
    <w:rsid w:val="00C91806"/>
    <w:rPr>
      <w:rFonts w:asciiTheme="majorHAnsi" w:eastAsiaTheme="majorEastAsia" w:hAnsiTheme="majorHAnsi" w:cstheme="majorBidi"/>
      <w:b/>
      <w:sz w:val="28"/>
      <w:szCs w:val="24"/>
    </w:rPr>
  </w:style>
  <w:style w:type="character" w:customStyle="1" w:styleId="Heading4Char">
    <w:name w:val="Heading 4 Char"/>
    <w:basedOn w:val="DefaultParagraphFont"/>
    <w:link w:val="Heading4"/>
    <w:rsid w:val="000316C6"/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rsid w:val="00C170BC"/>
    <w:rPr>
      <w:rFonts w:ascii="Arial" w:hAnsi="Arial" w:cs="Times New Roman"/>
      <w:szCs w:val="20"/>
      <w:lang w:val="en-GB" w:eastAsia="en-US"/>
    </w:rPr>
  </w:style>
  <w:style w:type="paragraph" w:customStyle="1" w:styleId="H6">
    <w:name w:val="H6"/>
    <w:basedOn w:val="Heading5"/>
    <w:next w:val="Normal"/>
    <w:link w:val="H6Char"/>
    <w:rsid w:val="00C170BC"/>
    <w:pPr>
      <w:ind w:left="1985" w:hanging="1985"/>
      <w:outlineLvl w:val="9"/>
    </w:pPr>
    <w:rPr>
      <w:sz w:val="20"/>
    </w:rPr>
  </w:style>
  <w:style w:type="character" w:customStyle="1" w:styleId="H6Char">
    <w:name w:val="H6 Char"/>
    <w:link w:val="H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C170BC"/>
    <w:rPr>
      <w:rFonts w:ascii="Arial" w:hAnsi="Arial" w:cs="Times New Roman"/>
      <w:sz w:val="36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C170BC"/>
    <w:rPr>
      <w:b/>
    </w:rPr>
  </w:style>
  <w:style w:type="paragraph" w:customStyle="1" w:styleId="TAC">
    <w:name w:val="TAC"/>
    <w:basedOn w:val="TAL"/>
    <w:link w:val="TACChar"/>
    <w:qFormat/>
    <w:rsid w:val="00C170BC"/>
    <w:pPr>
      <w:jc w:val="center"/>
    </w:pPr>
  </w:style>
  <w:style w:type="paragraph" w:customStyle="1" w:styleId="TAL">
    <w:name w:val="TAL"/>
    <w:basedOn w:val="Normal"/>
    <w:link w:val="TALChar"/>
    <w:qFormat/>
    <w:rsid w:val="00C170BC"/>
    <w:pPr>
      <w:keepNext/>
      <w:keepLines/>
      <w:spacing w:after="0" w:line="240" w:lineRule="auto"/>
    </w:pPr>
    <w:rPr>
      <w:rFonts w:ascii="Arial" w:hAnsi="Arial" w:cs="Times New Roman"/>
      <w:sz w:val="18"/>
      <w:szCs w:val="20"/>
      <w:lang w:val="en-GB" w:eastAsia="en-US"/>
    </w:rPr>
  </w:style>
  <w:style w:type="character" w:customStyle="1" w:styleId="TALChar">
    <w:name w:val="TAL Char"/>
    <w:link w:val="TAL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C170BC"/>
    <w:rPr>
      <w:rFonts w:ascii="Arial" w:hAnsi="Arial" w:cs="Times New Roman"/>
      <w:b/>
      <w:sz w:val="18"/>
      <w:szCs w:val="20"/>
      <w:lang w:val="en-GB" w:eastAsia="en-US"/>
    </w:rPr>
  </w:style>
  <w:style w:type="paragraph" w:customStyle="1" w:styleId="TH">
    <w:name w:val="TH"/>
    <w:basedOn w:val="Normal"/>
    <w:link w:val="THChar"/>
    <w:qFormat/>
    <w:rsid w:val="00C170BC"/>
    <w:pPr>
      <w:keepNext/>
      <w:keepLines/>
      <w:spacing w:before="60" w:after="180" w:line="240" w:lineRule="auto"/>
      <w:jc w:val="center"/>
    </w:pPr>
    <w:rPr>
      <w:rFonts w:ascii="Arial" w:hAnsi="Arial" w:cs="Times New Roman"/>
      <w:b/>
      <w:sz w:val="20"/>
      <w:szCs w:val="20"/>
      <w:lang w:val="en-GB" w:eastAsia="en-US"/>
    </w:rPr>
  </w:style>
  <w:style w:type="character" w:customStyle="1" w:styleId="THChar">
    <w:name w:val="TH Char"/>
    <w:link w:val="TH"/>
    <w:qFormat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TAN">
    <w:name w:val="TAN"/>
    <w:basedOn w:val="TAL"/>
    <w:link w:val="TANChar"/>
    <w:qFormat/>
    <w:rsid w:val="00C170BC"/>
    <w:pPr>
      <w:ind w:left="851" w:hanging="851"/>
    </w:pPr>
  </w:style>
  <w:style w:type="character" w:customStyle="1" w:styleId="TANChar">
    <w:name w:val="TAN Char"/>
    <w:link w:val="TAN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paragraph" w:styleId="TOC8">
    <w:name w:val="toc 8"/>
    <w:basedOn w:val="TOC1"/>
    <w:uiPriority w:val="39"/>
    <w:rsid w:val="00C170BC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C170BC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hAnsi="Times New Roman" w:cs="Times New Roman"/>
      <w:noProof/>
      <w:szCs w:val="20"/>
      <w:lang w:val="en-GB" w:eastAsia="en-US"/>
    </w:rPr>
  </w:style>
  <w:style w:type="paragraph" w:customStyle="1" w:styleId="ZT">
    <w:name w:val="ZT"/>
    <w:uiPriority w:val="99"/>
    <w:qFormat/>
    <w:rsid w:val="00C170BC"/>
    <w:pPr>
      <w:framePr w:wrap="notBeside" w:hAnchor="margin" w:yAlign="center"/>
      <w:widowControl w:val="0"/>
      <w:spacing w:after="0" w:line="240" w:lineRule="atLeast"/>
      <w:jc w:val="right"/>
    </w:pPr>
    <w:rPr>
      <w:rFonts w:ascii="Arial" w:hAnsi="Arial" w:cs="Times New Roman"/>
      <w:b/>
      <w:sz w:val="34"/>
      <w:szCs w:val="20"/>
      <w:lang w:val="en-GB" w:eastAsia="en-US"/>
    </w:rPr>
  </w:style>
  <w:style w:type="paragraph" w:styleId="TOC5">
    <w:name w:val="toc 5"/>
    <w:basedOn w:val="TOC4"/>
    <w:uiPriority w:val="39"/>
    <w:rsid w:val="00C170BC"/>
    <w:pPr>
      <w:ind w:left="1701" w:hanging="1701"/>
    </w:pPr>
  </w:style>
  <w:style w:type="paragraph" w:styleId="TOC4">
    <w:name w:val="toc 4"/>
    <w:basedOn w:val="TOC3"/>
    <w:uiPriority w:val="39"/>
    <w:rsid w:val="00C170BC"/>
    <w:pPr>
      <w:ind w:left="1418" w:hanging="1418"/>
    </w:pPr>
  </w:style>
  <w:style w:type="paragraph" w:styleId="TOC3">
    <w:name w:val="toc 3"/>
    <w:basedOn w:val="TOC2"/>
    <w:uiPriority w:val="39"/>
    <w:rsid w:val="00C170BC"/>
    <w:pPr>
      <w:ind w:left="1134" w:hanging="1134"/>
    </w:pPr>
  </w:style>
  <w:style w:type="paragraph" w:styleId="TOC2">
    <w:name w:val="toc 2"/>
    <w:basedOn w:val="TOC1"/>
    <w:uiPriority w:val="39"/>
    <w:rsid w:val="00C170B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C170BC"/>
    <w:pPr>
      <w:ind w:left="284"/>
    </w:pPr>
  </w:style>
  <w:style w:type="paragraph" w:styleId="Index1">
    <w:name w:val="index 1"/>
    <w:basedOn w:val="Normal"/>
    <w:rsid w:val="00C170BC"/>
    <w:pPr>
      <w:keepLines/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ZH">
    <w:name w:val="ZH"/>
    <w:rsid w:val="00C170BC"/>
    <w:pPr>
      <w:framePr w:wrap="notBeside" w:vAnchor="page" w:hAnchor="margin" w:xAlign="center" w:y="6805"/>
      <w:widowControl w:val="0"/>
      <w:spacing w:after="0" w:line="240" w:lineRule="auto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TT">
    <w:name w:val="TT"/>
    <w:basedOn w:val="Heading1"/>
    <w:next w:val="Normal"/>
    <w:rsid w:val="00C170BC"/>
    <w:pPr>
      <w:outlineLvl w:val="9"/>
    </w:pPr>
  </w:style>
  <w:style w:type="paragraph" w:styleId="ListNumber2">
    <w:name w:val="List Number 2"/>
    <w:basedOn w:val="ListNumber"/>
    <w:rsid w:val="00C170BC"/>
    <w:pPr>
      <w:ind w:left="851"/>
    </w:pPr>
  </w:style>
  <w:style w:type="paragraph" w:styleId="ListNumber">
    <w:name w:val="List Number"/>
    <w:basedOn w:val="List"/>
    <w:rsid w:val="00C170BC"/>
  </w:style>
  <w:style w:type="paragraph" w:styleId="List">
    <w:name w:val="List"/>
    <w:basedOn w:val="Normal"/>
    <w:rsid w:val="00C170BC"/>
    <w:pPr>
      <w:spacing w:after="180" w:line="240" w:lineRule="auto"/>
      <w:ind w:left="568" w:hanging="284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styleId="FootnoteReference">
    <w:name w:val="footnote reference"/>
    <w:rsid w:val="00C170BC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rsid w:val="00C170BC"/>
    <w:pPr>
      <w:keepLines/>
      <w:spacing w:after="0" w:line="240" w:lineRule="auto"/>
      <w:ind w:left="454" w:hanging="454"/>
    </w:pPr>
    <w:rPr>
      <w:rFonts w:ascii="Times New Roman" w:hAnsi="Times New Roman" w:cs="Times New Roman"/>
      <w:sz w:val="16"/>
      <w:szCs w:val="20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C170BC"/>
    <w:rPr>
      <w:rFonts w:ascii="Times New Roman" w:hAnsi="Times New Roman" w:cs="Times New Roman"/>
      <w:sz w:val="16"/>
      <w:szCs w:val="20"/>
      <w:lang w:val="en-GB" w:eastAsia="en-US"/>
    </w:rPr>
  </w:style>
  <w:style w:type="paragraph" w:customStyle="1" w:styleId="TF">
    <w:name w:val="TF"/>
    <w:basedOn w:val="TH"/>
    <w:link w:val="TFChar"/>
    <w:rsid w:val="00C170BC"/>
    <w:pPr>
      <w:keepNext w:val="0"/>
      <w:spacing w:before="0" w:after="240"/>
    </w:pPr>
  </w:style>
  <w:style w:type="character" w:customStyle="1" w:styleId="TFChar">
    <w:name w:val="TF Char"/>
    <w:link w:val="TF"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NO">
    <w:name w:val="NO"/>
    <w:basedOn w:val="Normal"/>
    <w:link w:val="NOChar"/>
    <w:qFormat/>
    <w:rsid w:val="00C170BC"/>
    <w:pPr>
      <w:keepLines/>
      <w:spacing w:after="180" w:line="240" w:lineRule="auto"/>
      <w:ind w:left="1135" w:hanging="851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NOChar">
    <w:name w:val="NO Char"/>
    <w:link w:val="NO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TOC9">
    <w:name w:val="toc 9"/>
    <w:basedOn w:val="TOC8"/>
    <w:uiPriority w:val="39"/>
    <w:rsid w:val="00C170BC"/>
    <w:pPr>
      <w:ind w:left="1418" w:hanging="1418"/>
    </w:pPr>
  </w:style>
  <w:style w:type="paragraph" w:customStyle="1" w:styleId="EX">
    <w:name w:val="EX"/>
    <w:basedOn w:val="Normal"/>
    <w:link w:val="EXChar"/>
    <w:qFormat/>
    <w:rsid w:val="00C170BC"/>
    <w:pPr>
      <w:keepLines/>
      <w:spacing w:after="180" w:line="240" w:lineRule="auto"/>
      <w:ind w:left="1702" w:hanging="1418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EXChar">
    <w:name w:val="EX Char"/>
    <w:link w:val="EX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FP">
    <w:name w:val="FP"/>
    <w:basedOn w:val="Normal"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LD">
    <w:name w:val="LD"/>
    <w:rsid w:val="00C170BC"/>
    <w:pPr>
      <w:keepNext/>
      <w:keepLines/>
      <w:spacing w:after="0" w:line="180" w:lineRule="exact"/>
    </w:pPr>
    <w:rPr>
      <w:rFonts w:ascii="MS LineDraw" w:hAnsi="MS LineDraw" w:cs="Times New Roman"/>
      <w:noProof/>
      <w:sz w:val="20"/>
      <w:szCs w:val="20"/>
      <w:lang w:val="en-GB" w:eastAsia="en-US"/>
    </w:rPr>
  </w:style>
  <w:style w:type="paragraph" w:customStyle="1" w:styleId="NW">
    <w:name w:val="NW"/>
    <w:basedOn w:val="NO"/>
    <w:rsid w:val="00C170BC"/>
    <w:pPr>
      <w:spacing w:after="0"/>
    </w:pPr>
  </w:style>
  <w:style w:type="paragraph" w:customStyle="1" w:styleId="EW">
    <w:name w:val="EW"/>
    <w:basedOn w:val="EX"/>
    <w:qFormat/>
    <w:rsid w:val="00C170BC"/>
    <w:pPr>
      <w:spacing w:after="0"/>
    </w:pPr>
  </w:style>
  <w:style w:type="paragraph" w:styleId="TOC6">
    <w:name w:val="toc 6"/>
    <w:basedOn w:val="TOC5"/>
    <w:next w:val="Normal"/>
    <w:uiPriority w:val="39"/>
    <w:rsid w:val="00C170BC"/>
    <w:pPr>
      <w:ind w:left="1985" w:hanging="1985"/>
    </w:pPr>
  </w:style>
  <w:style w:type="paragraph" w:styleId="TOC7">
    <w:name w:val="toc 7"/>
    <w:basedOn w:val="TOC6"/>
    <w:next w:val="Normal"/>
    <w:uiPriority w:val="39"/>
    <w:rsid w:val="00C170BC"/>
    <w:pPr>
      <w:ind w:left="2268" w:hanging="2268"/>
    </w:pPr>
  </w:style>
  <w:style w:type="paragraph" w:styleId="ListBullet2">
    <w:name w:val="List Bullet 2"/>
    <w:basedOn w:val="ListBullet"/>
    <w:link w:val="ListBullet2Char"/>
    <w:rsid w:val="00C170BC"/>
    <w:pPr>
      <w:ind w:left="851"/>
    </w:pPr>
  </w:style>
  <w:style w:type="paragraph" w:styleId="ListBullet">
    <w:name w:val="List Bullet"/>
    <w:basedOn w:val="List"/>
    <w:rsid w:val="00C170BC"/>
  </w:style>
  <w:style w:type="character" w:customStyle="1" w:styleId="ListBullet2Char">
    <w:name w:val="List Bullet 2 Char"/>
    <w:link w:val="ListBullet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ListBullet3">
    <w:name w:val="List Bullet 3"/>
    <w:basedOn w:val="ListBullet2"/>
    <w:rsid w:val="00C170BC"/>
    <w:pPr>
      <w:ind w:left="1135"/>
    </w:pPr>
  </w:style>
  <w:style w:type="paragraph" w:customStyle="1" w:styleId="EQ">
    <w:name w:val="EQ"/>
    <w:basedOn w:val="Normal"/>
    <w:next w:val="Normal"/>
    <w:link w:val="EQChar"/>
    <w:rsid w:val="00C170BC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hAnsi="Times New Roman" w:cs="Times New Roman"/>
      <w:noProof/>
      <w:sz w:val="20"/>
      <w:szCs w:val="20"/>
      <w:lang w:val="en-GB" w:eastAsia="en-US"/>
    </w:rPr>
  </w:style>
  <w:style w:type="character" w:customStyle="1" w:styleId="EQChar">
    <w:name w:val="EQ Char"/>
    <w:link w:val="EQ"/>
    <w:rsid w:val="00C170BC"/>
    <w:rPr>
      <w:rFonts w:ascii="Times New Roman" w:hAnsi="Times New Roman" w:cs="Times New Roman"/>
      <w:noProof/>
      <w:sz w:val="20"/>
      <w:szCs w:val="20"/>
      <w:lang w:val="en-GB" w:eastAsia="en-US"/>
    </w:rPr>
  </w:style>
  <w:style w:type="paragraph" w:customStyle="1" w:styleId="NF">
    <w:name w:val="NF"/>
    <w:basedOn w:val="NO"/>
    <w:rsid w:val="00C170B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C170B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hAnsi="Courier New" w:cs="Times New Roman"/>
      <w:noProof/>
      <w:sz w:val="16"/>
      <w:szCs w:val="20"/>
      <w:lang w:val="en-GB" w:eastAsia="en-US"/>
    </w:rPr>
  </w:style>
  <w:style w:type="character" w:customStyle="1" w:styleId="PLChar">
    <w:name w:val="PL Char"/>
    <w:link w:val="PL"/>
    <w:rsid w:val="00C170BC"/>
    <w:rPr>
      <w:rFonts w:ascii="Courier New" w:hAnsi="Courier New" w:cs="Times New Roman"/>
      <w:noProof/>
      <w:sz w:val="16"/>
      <w:szCs w:val="20"/>
      <w:lang w:val="en-GB" w:eastAsia="en-US"/>
    </w:rPr>
  </w:style>
  <w:style w:type="paragraph" w:customStyle="1" w:styleId="TAR">
    <w:name w:val="TAR"/>
    <w:basedOn w:val="TAL"/>
    <w:qFormat/>
    <w:rsid w:val="00C170BC"/>
    <w:pPr>
      <w:jc w:val="right"/>
    </w:pPr>
  </w:style>
  <w:style w:type="paragraph" w:customStyle="1" w:styleId="ZA">
    <w:name w:val="ZA"/>
    <w:rsid w:val="00C170B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40"/>
      <w:szCs w:val="20"/>
      <w:lang w:val="en-GB" w:eastAsia="en-US"/>
    </w:rPr>
  </w:style>
  <w:style w:type="paragraph" w:customStyle="1" w:styleId="ZB">
    <w:name w:val="ZB"/>
    <w:rsid w:val="00C170BC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hAnsi="Arial" w:cs="Times New Roman"/>
      <w:i/>
      <w:noProof/>
      <w:sz w:val="20"/>
      <w:szCs w:val="20"/>
      <w:lang w:val="en-GB" w:eastAsia="en-US"/>
    </w:rPr>
  </w:style>
  <w:style w:type="paragraph" w:customStyle="1" w:styleId="ZD">
    <w:name w:val="ZD"/>
    <w:rsid w:val="00C170BC"/>
    <w:pPr>
      <w:framePr w:wrap="notBeside" w:vAnchor="page" w:hAnchor="margin" w:y="15764"/>
      <w:widowControl w:val="0"/>
      <w:spacing w:after="0" w:line="240" w:lineRule="auto"/>
    </w:pPr>
    <w:rPr>
      <w:rFonts w:ascii="Arial" w:hAnsi="Arial" w:cs="Times New Roman"/>
      <w:noProof/>
      <w:sz w:val="32"/>
      <w:szCs w:val="20"/>
      <w:lang w:val="en-GB" w:eastAsia="en-US"/>
    </w:rPr>
  </w:style>
  <w:style w:type="paragraph" w:customStyle="1" w:styleId="ZU">
    <w:name w:val="ZU"/>
    <w:rsid w:val="00C170BC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ZV">
    <w:name w:val="ZV"/>
    <w:basedOn w:val="ZU"/>
    <w:rsid w:val="00C170BC"/>
    <w:pPr>
      <w:framePr w:wrap="notBeside" w:y="16161"/>
    </w:pPr>
  </w:style>
  <w:style w:type="character" w:customStyle="1" w:styleId="ZGSM">
    <w:name w:val="ZGSM"/>
    <w:qFormat/>
    <w:rsid w:val="00C170BC"/>
  </w:style>
  <w:style w:type="paragraph" w:styleId="List2">
    <w:name w:val="List 2"/>
    <w:basedOn w:val="List"/>
    <w:rsid w:val="00C170BC"/>
    <w:pPr>
      <w:ind w:left="851"/>
    </w:pPr>
  </w:style>
  <w:style w:type="paragraph" w:customStyle="1" w:styleId="ZG">
    <w:name w:val="ZG"/>
    <w:rsid w:val="00C170BC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styleId="List3">
    <w:name w:val="List 3"/>
    <w:basedOn w:val="List2"/>
    <w:rsid w:val="00C170BC"/>
    <w:pPr>
      <w:ind w:left="1135"/>
    </w:pPr>
  </w:style>
  <w:style w:type="paragraph" w:styleId="List4">
    <w:name w:val="List 4"/>
    <w:basedOn w:val="List3"/>
    <w:rsid w:val="00C170BC"/>
    <w:pPr>
      <w:ind w:left="1418"/>
    </w:pPr>
  </w:style>
  <w:style w:type="paragraph" w:styleId="List5">
    <w:name w:val="List 5"/>
    <w:basedOn w:val="List4"/>
    <w:rsid w:val="00C170BC"/>
    <w:pPr>
      <w:ind w:left="1702"/>
    </w:pPr>
  </w:style>
  <w:style w:type="paragraph" w:customStyle="1" w:styleId="EditorsNote">
    <w:name w:val="Editor's Note"/>
    <w:basedOn w:val="NO"/>
    <w:link w:val="EditorsNoteCarCar"/>
    <w:rsid w:val="00C170BC"/>
    <w:rPr>
      <w:color w:val="FF0000"/>
    </w:rPr>
  </w:style>
  <w:style w:type="character" w:customStyle="1" w:styleId="EditorsNoteCarCar">
    <w:name w:val="Editor's Note Car Car"/>
    <w:link w:val="EditorsNote"/>
    <w:rsid w:val="00C170BC"/>
    <w:rPr>
      <w:rFonts w:ascii="Times New Roman" w:hAnsi="Times New Roman" w:cs="Times New Roman"/>
      <w:color w:val="FF0000"/>
      <w:sz w:val="20"/>
      <w:szCs w:val="20"/>
      <w:lang w:val="en-GB" w:eastAsia="en-US"/>
    </w:rPr>
  </w:style>
  <w:style w:type="paragraph" w:styleId="ListBullet4">
    <w:name w:val="List Bullet 4"/>
    <w:basedOn w:val="ListBullet3"/>
    <w:rsid w:val="00C170BC"/>
    <w:pPr>
      <w:ind w:left="1418"/>
    </w:pPr>
  </w:style>
  <w:style w:type="paragraph" w:styleId="ListBullet5">
    <w:name w:val="List Bullet 5"/>
    <w:basedOn w:val="ListBullet4"/>
    <w:rsid w:val="00C170BC"/>
    <w:pPr>
      <w:ind w:left="1702"/>
    </w:pPr>
  </w:style>
  <w:style w:type="paragraph" w:customStyle="1" w:styleId="B1">
    <w:name w:val="B1"/>
    <w:basedOn w:val="List"/>
    <w:link w:val="B1Char"/>
    <w:qFormat/>
    <w:rsid w:val="00C170BC"/>
  </w:style>
  <w:style w:type="character" w:customStyle="1" w:styleId="B1Char">
    <w:name w:val="B1 Char"/>
    <w:link w:val="B1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2">
    <w:name w:val="B2"/>
    <w:basedOn w:val="List2"/>
    <w:link w:val="B2Char"/>
    <w:qFormat/>
    <w:rsid w:val="00C170BC"/>
  </w:style>
  <w:style w:type="character" w:customStyle="1" w:styleId="B2Char">
    <w:name w:val="B2 Char"/>
    <w:link w:val="B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3">
    <w:name w:val="B3"/>
    <w:basedOn w:val="List3"/>
    <w:link w:val="B3Char2"/>
    <w:rsid w:val="00C170BC"/>
  </w:style>
  <w:style w:type="character" w:customStyle="1" w:styleId="B3Char2">
    <w:name w:val="B3 Char2"/>
    <w:link w:val="B3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List4"/>
    <w:link w:val="B4Char"/>
    <w:rsid w:val="00C170BC"/>
  </w:style>
  <w:style w:type="character" w:customStyle="1" w:styleId="B4Char">
    <w:name w:val="B4 Char"/>
    <w:link w:val="B4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5">
    <w:name w:val="B5"/>
    <w:basedOn w:val="List5"/>
    <w:link w:val="B5Char"/>
    <w:rsid w:val="00C170BC"/>
  </w:style>
  <w:style w:type="character" w:customStyle="1" w:styleId="B5Char">
    <w:name w:val="B5 Char"/>
    <w:link w:val="B5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rsid w:val="00C170BC"/>
    <w:pPr>
      <w:widowControl w:val="0"/>
      <w:spacing w:after="0" w:line="240" w:lineRule="auto"/>
      <w:jc w:val="center"/>
    </w:pPr>
    <w:rPr>
      <w:rFonts w:ascii="Arial" w:hAnsi="Arial" w:cs="Times New Roman"/>
      <w:b/>
      <w:i/>
      <w:noProof/>
      <w:sz w:val="18"/>
      <w:szCs w:val="20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C170BC"/>
    <w:rPr>
      <w:rFonts w:ascii="Arial" w:hAnsi="Arial" w:cs="Times New Roman"/>
      <w:b/>
      <w:i/>
      <w:noProof/>
      <w:sz w:val="18"/>
      <w:szCs w:val="20"/>
      <w:lang w:val="en-GB" w:eastAsia="en-US"/>
    </w:rPr>
  </w:style>
  <w:style w:type="paragraph" w:customStyle="1" w:styleId="ZTD">
    <w:name w:val="ZTD"/>
    <w:basedOn w:val="ZB"/>
    <w:rsid w:val="00C170BC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C170BC"/>
    <w:pPr>
      <w:spacing w:after="120" w:line="240" w:lineRule="auto"/>
    </w:pPr>
    <w:rPr>
      <w:rFonts w:ascii="Arial" w:hAnsi="Arial" w:cs="Times New Roman"/>
      <w:sz w:val="20"/>
      <w:szCs w:val="20"/>
      <w:lang w:val="en-GB" w:eastAsia="en-US"/>
    </w:rPr>
  </w:style>
  <w:style w:type="character" w:customStyle="1" w:styleId="CRCoverPageChar">
    <w:name w:val="CR Cover Page Char"/>
    <w:link w:val="CRCoverPage"/>
    <w:rsid w:val="00C170BC"/>
    <w:rPr>
      <w:rFonts w:ascii="Arial" w:hAnsi="Arial" w:cs="Times New Roman"/>
      <w:sz w:val="20"/>
      <w:szCs w:val="20"/>
      <w:lang w:val="en-GB" w:eastAsia="en-US"/>
    </w:rPr>
  </w:style>
  <w:style w:type="paragraph" w:customStyle="1" w:styleId="tdoc-header">
    <w:name w:val="tdoc-header"/>
    <w:rsid w:val="00C170BC"/>
    <w:pPr>
      <w:spacing w:after="0" w:line="240" w:lineRule="auto"/>
    </w:pPr>
    <w:rPr>
      <w:rFonts w:ascii="Arial" w:hAnsi="Arial" w:cs="Times New Roman"/>
      <w:noProof/>
      <w:sz w:val="24"/>
      <w:szCs w:val="20"/>
      <w:lang w:val="en-GB" w:eastAsia="en-US"/>
    </w:rPr>
  </w:style>
  <w:style w:type="character" w:styleId="Hyperlink">
    <w:name w:val="Hyperlink"/>
    <w:uiPriority w:val="99"/>
    <w:rsid w:val="00C170BC"/>
    <w:rPr>
      <w:color w:val="0000FF"/>
      <w:u w:val="single"/>
    </w:rPr>
  </w:style>
  <w:style w:type="character" w:styleId="CommentReference">
    <w:name w:val="annotation reference"/>
    <w:uiPriority w:val="99"/>
    <w:rsid w:val="00C170B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C170BC"/>
    <w:pPr>
      <w:spacing w:after="18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styleId="FollowedHyperlink">
    <w:name w:val="FollowedHyperlink"/>
    <w:rsid w:val="00C170B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170BC"/>
    <w:pPr>
      <w:spacing w:after="180" w:line="240" w:lineRule="auto"/>
    </w:pPr>
    <w:rPr>
      <w:rFonts w:ascii="Tahoma" w:hAnsi="Tahoma" w:cs="Times New Roman"/>
      <w:sz w:val="16"/>
      <w:szCs w:val="16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C170BC"/>
    <w:rPr>
      <w:rFonts w:ascii="Tahoma" w:hAnsi="Tahoma" w:cs="Times New Roman"/>
      <w:sz w:val="16"/>
      <w:szCs w:val="1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170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170BC"/>
    <w:rPr>
      <w:rFonts w:ascii="Times New Roman" w:hAnsi="Times New Roman" w:cs="Times New Roman"/>
      <w:b/>
      <w:bCs/>
      <w:sz w:val="20"/>
      <w:szCs w:val="20"/>
      <w:lang w:val="en-GB" w:eastAsia="en-US"/>
    </w:rPr>
  </w:style>
  <w:style w:type="paragraph" w:styleId="DocumentMap">
    <w:name w:val="Document Map"/>
    <w:basedOn w:val="Normal"/>
    <w:link w:val="DocumentMapChar"/>
    <w:rsid w:val="00C170BC"/>
    <w:pPr>
      <w:shd w:val="clear" w:color="auto" w:fill="000080"/>
      <w:spacing w:after="180" w:line="240" w:lineRule="auto"/>
    </w:pPr>
    <w:rPr>
      <w:rFonts w:ascii="Tahoma" w:hAnsi="Tahoma" w:cs="Times New Roman"/>
      <w:sz w:val="20"/>
      <w:szCs w:val="20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C170BC"/>
    <w:rPr>
      <w:rFonts w:ascii="Tahoma" w:hAnsi="Tahoma" w:cs="Times New Roman"/>
      <w:sz w:val="20"/>
      <w:szCs w:val="20"/>
      <w:shd w:val="clear" w:color="auto" w:fill="000080"/>
      <w:lang w:val="en-GB" w:eastAsia="en-US"/>
    </w:rPr>
  </w:style>
  <w:style w:type="paragraph" w:customStyle="1" w:styleId="TAJ">
    <w:name w:val="TAJ"/>
    <w:basedOn w:val="TH"/>
    <w:rsid w:val="00C170BC"/>
  </w:style>
  <w:style w:type="paragraph" w:customStyle="1" w:styleId="Guidance">
    <w:name w:val="Guidance"/>
    <w:basedOn w:val="Normal"/>
    <w:link w:val="GuidanceChar"/>
    <w:rsid w:val="00C170BC"/>
    <w:pPr>
      <w:spacing w:after="180" w:line="240" w:lineRule="auto"/>
    </w:pPr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GuidanceChar">
    <w:name w:val="Guidance Char"/>
    <w:link w:val="Guidance"/>
    <w:rsid w:val="00C170BC"/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paragraph" w:customStyle="1" w:styleId="TableText">
    <w:name w:val="TableText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jc w:val="center"/>
      <w:textAlignment w:val="baseline"/>
    </w:pPr>
    <w:rPr>
      <w:rFonts w:ascii="Times New Roman" w:hAnsi="Times New Roman" w:cs="Times New Roman"/>
      <w:snapToGrid w:val="0"/>
      <w:kern w:val="2"/>
      <w:sz w:val="20"/>
      <w:szCs w:val="20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C170BC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unhideWhenUsed/>
    <w:rsid w:val="00C170B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C170B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fi-FI" w:eastAsia="fi-FI"/>
    </w:rPr>
  </w:style>
  <w:style w:type="paragraph" w:styleId="ListParagraph">
    <w:name w:val="List Paragraph"/>
    <w:aliases w:val="- Bullets,목록 단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,列"/>
    <w:basedOn w:val="Normal"/>
    <w:link w:val="ListParagraphChar"/>
    <w:uiPriority w:val="34"/>
    <w:qFormat/>
    <w:rsid w:val="00C170BC"/>
    <w:pPr>
      <w:spacing w:after="0" w:line="240" w:lineRule="auto"/>
      <w:ind w:left="720"/>
    </w:pPr>
    <w:rPr>
      <w:rFonts w:ascii="Calibri" w:eastAsia="Times New Roman" w:hAnsi="Calibri" w:cs="Calibri"/>
      <w:lang w:eastAsia="en-US"/>
    </w:rPr>
  </w:style>
  <w:style w:type="character" w:customStyle="1" w:styleId="ListParagraphChar">
    <w:name w:val="List Paragraph Char"/>
    <w:aliases w:val="- Bullets Char,목록 단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CB7875"/>
    <w:rPr>
      <w:rFonts w:ascii="Calibri" w:eastAsia="Times New Roman" w:hAnsi="Calibri" w:cs="Calibri"/>
      <w:lang w:eastAsia="en-US"/>
    </w:rPr>
  </w:style>
  <w:style w:type="paragraph" w:styleId="BodyText">
    <w:name w:val="Body Text"/>
    <w:basedOn w:val="Normal"/>
    <w:link w:val="BodyTextChar"/>
    <w:rsid w:val="00C170BC"/>
    <w:pPr>
      <w:spacing w:after="12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BodyTextChar">
    <w:name w:val="Body Text Char"/>
    <w:basedOn w:val="DefaultParagraphFont"/>
    <w:link w:val="BodyText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TALCar">
    <w:name w:val="TAL Car"/>
    <w:qFormat/>
    <w:rsid w:val="00C170BC"/>
    <w:rPr>
      <w:rFonts w:ascii="Arial" w:hAnsi="Arial"/>
      <w:sz w:val="18"/>
      <w:lang w:val="en-GB"/>
    </w:rPr>
  </w:style>
  <w:style w:type="table" w:styleId="TableGrid">
    <w:name w:val="Table Grid"/>
    <w:aliases w:val="TableGrid"/>
    <w:basedOn w:val="TableNormal"/>
    <w:qFormat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uiPriority w:val="99"/>
    <w:semiHidden/>
    <w:unhideWhenUsed/>
    <w:rsid w:val="00C170BC"/>
    <w:rPr>
      <w:color w:val="808080"/>
      <w:shd w:val="clear" w:color="auto" w:fill="E6E6E6"/>
    </w:rPr>
  </w:style>
  <w:style w:type="character" w:customStyle="1" w:styleId="EXCar">
    <w:name w:val="EX Car"/>
    <w:rsid w:val="00C170BC"/>
    <w:rPr>
      <w:lang w:val="en-GB" w:eastAsia="en-US"/>
    </w:rPr>
  </w:style>
  <w:style w:type="character" w:customStyle="1" w:styleId="msoins0">
    <w:name w:val="msoins"/>
    <w:rsid w:val="00C170BC"/>
  </w:style>
  <w:style w:type="character" w:styleId="PageNumber">
    <w:name w:val="page number"/>
    <w:rsid w:val="00C170BC"/>
  </w:style>
  <w:style w:type="paragraph" w:customStyle="1" w:styleId="Reference">
    <w:name w:val="Reference"/>
    <w:basedOn w:val="Normal"/>
    <w:rsid w:val="00C170BC"/>
    <w:pPr>
      <w:keepLines/>
      <w:numPr>
        <w:ilvl w:val="1"/>
        <w:numId w:val="1"/>
      </w:numPr>
      <w:spacing w:after="18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hnZchn">
    <w:name w:val="Zchn Zchn"/>
    <w:semiHidden/>
    <w:rsid w:val="00C170BC"/>
    <w:pPr>
      <w:keepNext/>
      <w:numPr>
        <w:numId w:val="2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="SimSun" w:hAnsi="Arial" w:cs="Arial"/>
      <w:color w:val="0000FF"/>
      <w:kern w:val="2"/>
      <w:sz w:val="20"/>
      <w:szCs w:val="20"/>
    </w:rPr>
  </w:style>
  <w:style w:type="character" w:styleId="Emphasis">
    <w:name w:val="Emphasis"/>
    <w:qFormat/>
    <w:rsid w:val="00C170BC"/>
    <w:rPr>
      <w:i/>
      <w:iCs/>
    </w:rPr>
  </w:style>
  <w:style w:type="character" w:styleId="IntenseEmphasis">
    <w:name w:val="Intense Emphasis"/>
    <w:uiPriority w:val="21"/>
    <w:qFormat/>
    <w:rsid w:val="00C170BC"/>
    <w:rPr>
      <w:b/>
      <w:bCs/>
      <w:i/>
      <w:iCs/>
      <w:color w:val="4F81BD"/>
    </w:rPr>
  </w:style>
  <w:style w:type="paragraph" w:customStyle="1" w:styleId="References">
    <w:name w:val="References"/>
    <w:basedOn w:val="Normal"/>
    <w:next w:val="Normal"/>
    <w:rsid w:val="00C170BC"/>
    <w:pPr>
      <w:numPr>
        <w:numId w:val="3"/>
      </w:numPr>
      <w:autoSpaceDE w:val="0"/>
      <w:autoSpaceDN w:val="0"/>
      <w:snapToGrid w:val="0"/>
      <w:spacing w:after="60" w:line="240" w:lineRule="auto"/>
    </w:pPr>
    <w:rPr>
      <w:rFonts w:ascii="Times New Roman" w:eastAsia="SimSun" w:hAnsi="Times New Roman" w:cs="Times New Roman"/>
      <w:sz w:val="20"/>
      <w:szCs w:val="16"/>
      <w:lang w:eastAsia="en-US"/>
    </w:rPr>
  </w:style>
  <w:style w:type="paragraph" w:customStyle="1" w:styleId="FL">
    <w:name w:val="FL"/>
    <w:basedOn w:val="Normal"/>
    <w:rsid w:val="00C170BC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customStyle="1" w:styleId="enumlev1">
    <w:name w:val="enumlev1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794" w:hanging="794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val="fr-FR" w:eastAsia="en-US"/>
    </w:rPr>
  </w:style>
  <w:style w:type="paragraph" w:styleId="IndexHeading">
    <w:name w:val="index heading"/>
    <w:basedOn w:val="Normal"/>
    <w:next w:val="Normal"/>
    <w:rsid w:val="00C170BC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 w:line="240" w:lineRule="auto"/>
      <w:textAlignment w:val="baseline"/>
    </w:pPr>
    <w:rPr>
      <w:rFonts w:ascii="Times New Roman" w:eastAsia="Times New Roman" w:hAnsi="Times New Roman" w:cs="Times New Roman"/>
      <w:b/>
      <w:i/>
      <w:sz w:val="26"/>
      <w:szCs w:val="20"/>
      <w:lang w:val="en-GB" w:eastAsia="ko-KR"/>
    </w:rPr>
  </w:style>
  <w:style w:type="paragraph" w:customStyle="1" w:styleId="INDENT1">
    <w:name w:val="INDENT1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851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2">
    <w:name w:val="INDENT2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135" w:hanging="284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3">
    <w:name w:val="INDENT3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701" w:hanging="567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FigureTitle">
    <w:name w:val="Figure_Title"/>
    <w:basedOn w:val="Normal"/>
    <w:next w:val="Normal"/>
    <w:rsid w:val="00C170BC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4"/>
      <w:szCs w:val="20"/>
      <w:lang w:val="en-GB" w:eastAsia="ko-KR"/>
    </w:rPr>
  </w:style>
  <w:style w:type="paragraph" w:customStyle="1" w:styleId="RecCCITT">
    <w:name w:val="Rec_CCITT_#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b/>
      <w:sz w:val="20"/>
      <w:szCs w:val="20"/>
      <w:lang w:val="en-GB" w:eastAsia="ko-KR"/>
    </w:rPr>
  </w:style>
  <w:style w:type="paragraph" w:customStyle="1" w:styleId="enumlev2">
    <w:name w:val="enumlev2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180" w:line="240" w:lineRule="auto"/>
      <w:ind w:left="1588" w:hanging="39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ko-KR"/>
    </w:rPr>
  </w:style>
  <w:style w:type="paragraph" w:styleId="PlainText">
    <w:name w:val="Plain Text"/>
    <w:basedOn w:val="Normal"/>
    <w:link w:val="PlainText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ourier New" w:eastAsia="Times New Roman" w:hAnsi="Courier New" w:cs="Times New Roman"/>
      <w:sz w:val="20"/>
      <w:szCs w:val="20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C170BC"/>
    <w:rPr>
      <w:rFonts w:ascii="Courier New" w:eastAsia="Times New Roman" w:hAnsi="Courier New" w:cs="Times New Roman"/>
      <w:sz w:val="20"/>
      <w:szCs w:val="20"/>
      <w:lang w:val="nb-NO" w:eastAsia="x-none"/>
    </w:rPr>
  </w:style>
  <w:style w:type="paragraph" w:customStyle="1" w:styleId="BL">
    <w:name w:val="BL"/>
    <w:basedOn w:val="Normal"/>
    <w:rsid w:val="00C170BC"/>
    <w:pPr>
      <w:tabs>
        <w:tab w:val="num" w:pos="630"/>
        <w:tab w:val="left" w:pos="851"/>
      </w:tabs>
      <w:overflowPunct w:val="0"/>
      <w:autoSpaceDE w:val="0"/>
      <w:autoSpaceDN w:val="0"/>
      <w:adjustRightInd w:val="0"/>
      <w:spacing w:after="180" w:line="240" w:lineRule="auto"/>
      <w:ind w:left="630" w:hanging="630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N">
    <w:name w:val="BN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7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MTDisplayEquation">
    <w:name w:val="MTDisplayEquation"/>
    <w:basedOn w:val="Normal"/>
    <w:rsid w:val="00C170BC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customStyle="1" w:styleId="B6">
    <w:name w:val="B6"/>
    <w:basedOn w:val="B5"/>
    <w:link w:val="B6Char"/>
    <w:rsid w:val="00C170BC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x-none"/>
    </w:rPr>
  </w:style>
  <w:style w:type="character" w:customStyle="1" w:styleId="B6Char">
    <w:name w:val="B6 Char"/>
    <w:link w:val="B6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Meetingcaption">
    <w:name w:val="Meeting caption"/>
    <w:basedOn w:val="Normal"/>
    <w:rsid w:val="00C170BC"/>
    <w:pPr>
      <w:framePr w:w="4120" w:hSpace="141" w:wrap="auto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fr-FR" w:eastAsia="ko-KR"/>
    </w:rPr>
  </w:style>
  <w:style w:type="paragraph" w:customStyle="1" w:styleId="FT">
    <w:name w:val="FT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Arial" w:eastAsia="Times New Roman" w:hAnsi="Arial" w:cs="Arial"/>
      <w:b/>
      <w:sz w:val="20"/>
      <w:szCs w:val="20"/>
      <w:lang w:val="en-GB" w:eastAsia="ko-KR"/>
    </w:rPr>
  </w:style>
  <w:style w:type="paragraph" w:customStyle="1" w:styleId="Tadc">
    <w:name w:val="Tadc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v4.2.0"/>
      <w:sz w:val="20"/>
      <w:szCs w:val="20"/>
      <w:lang w:val="en-GB" w:eastAsia="en-GB"/>
    </w:rPr>
  </w:style>
  <w:style w:type="character" w:styleId="Strong">
    <w:name w:val="Strong"/>
    <w:uiPriority w:val="22"/>
    <w:qFormat/>
    <w:rsid w:val="00C170BC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ar">
    <w:name w:val="TAC Car"/>
    <w:rsid w:val="00C170BC"/>
    <w:rPr>
      <w:rFonts w:ascii="Arial" w:eastAsia="Times New Roman" w:hAnsi="Arial"/>
      <w:sz w:val="18"/>
      <w:lang w:val="en-GB" w:eastAsia="en-US" w:bidi="ar-SA"/>
    </w:rPr>
  </w:style>
  <w:style w:type="character" w:customStyle="1" w:styleId="TAL0">
    <w:name w:val="TAL (文字)"/>
    <w:rsid w:val="00C170BC"/>
    <w:rPr>
      <w:rFonts w:ascii="Arial" w:hAnsi="Arial"/>
      <w:sz w:val="18"/>
      <w:lang w:val="en-GB"/>
    </w:rPr>
  </w:style>
  <w:style w:type="paragraph" w:customStyle="1" w:styleId="Separation">
    <w:name w:val="Separation"/>
    <w:basedOn w:val="Heading1"/>
    <w:next w:val="Normal"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rFonts w:eastAsia="Malgun Gothic"/>
      <w:b/>
      <w:color w:val="0000FF"/>
      <w:lang w:eastAsia="zh-CN"/>
    </w:rPr>
  </w:style>
  <w:style w:type="character" w:customStyle="1" w:styleId="HeadingChar">
    <w:name w:val="Heading Char"/>
    <w:rsid w:val="00C170BC"/>
    <w:rPr>
      <w:rFonts w:ascii="Arial" w:eastAsia="SimSun" w:hAnsi="Arial"/>
      <w:b/>
      <w:sz w:val="22"/>
    </w:rPr>
  </w:style>
  <w:style w:type="paragraph" w:customStyle="1" w:styleId="Note">
    <w:name w:val="Note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ext0">
    <w:name w:val="table text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i/>
      <w:sz w:val="20"/>
      <w:szCs w:val="20"/>
      <w:lang w:val="en-GB" w:eastAsia="ja-JP"/>
    </w:rPr>
  </w:style>
  <w:style w:type="paragraph" w:styleId="ListNumber5">
    <w:name w:val="List Number 5"/>
    <w:basedOn w:val="Normal"/>
    <w:rsid w:val="00C170BC"/>
    <w:pPr>
      <w:tabs>
        <w:tab w:val="num" w:pos="851"/>
        <w:tab w:val="num" w:pos="1800"/>
      </w:tabs>
      <w:overflowPunct w:val="0"/>
      <w:autoSpaceDE w:val="0"/>
      <w:autoSpaceDN w:val="0"/>
      <w:adjustRightInd w:val="0"/>
      <w:spacing w:after="180" w:line="240" w:lineRule="auto"/>
      <w:ind w:left="1800" w:hanging="851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3">
    <w:name w:val="List Number 3"/>
    <w:basedOn w:val="Normal"/>
    <w:rsid w:val="00C170BC"/>
    <w:pPr>
      <w:tabs>
        <w:tab w:val="num" w:pos="926"/>
      </w:tabs>
      <w:overflowPunct w:val="0"/>
      <w:autoSpaceDE w:val="0"/>
      <w:autoSpaceDN w:val="0"/>
      <w:adjustRightInd w:val="0"/>
      <w:spacing w:after="180" w:line="240" w:lineRule="auto"/>
      <w:ind w:left="926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4">
    <w:name w:val="List Number 4"/>
    <w:basedOn w:val="Normal"/>
    <w:rsid w:val="00C170BC"/>
    <w:pPr>
      <w:tabs>
        <w:tab w:val="num" w:pos="1209"/>
      </w:tabs>
      <w:overflowPunct w:val="0"/>
      <w:autoSpaceDE w:val="0"/>
      <w:autoSpaceDN w:val="0"/>
      <w:adjustRightInd w:val="0"/>
      <w:spacing w:after="180" w:line="240" w:lineRule="auto"/>
      <w:ind w:left="1209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table" w:customStyle="1" w:styleId="TableStyle1">
    <w:name w:val="Table Style1"/>
    <w:basedOn w:val="TableNormal"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Bullet">
    <w:name w:val="Bullet"/>
    <w:basedOn w:val="Normal"/>
    <w:rsid w:val="00C170BC"/>
    <w:pPr>
      <w:tabs>
        <w:tab w:val="num" w:pos="926"/>
      </w:tabs>
      <w:spacing w:after="180" w:line="240" w:lineRule="auto"/>
      <w:ind w:left="926" w:hanging="360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OC91">
    <w:name w:val="TOC 91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1">
    <w:name w:val="Caption1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E">
    <w:name w:val="HE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O">
    <w:name w:val="HO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WP">
    <w:name w:val="WP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ZK">
    <w:name w:val="ZK"/>
    <w:rsid w:val="00C170BC"/>
    <w:pPr>
      <w:spacing w:after="240" w:line="240" w:lineRule="atLeast"/>
      <w:ind w:left="1191" w:right="113" w:hanging="1191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">
    <w:name w:val="ZC"/>
    <w:rsid w:val="00C170BC"/>
    <w:pPr>
      <w:spacing w:after="0" w:line="360" w:lineRule="atLeast"/>
      <w:jc w:val="center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FooterCentred">
    <w:name w:val="FooterCentred"/>
    <w:basedOn w:val="Footer"/>
    <w:rsid w:val="00C170BC"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i w:val="0"/>
      <w:noProof w:val="0"/>
      <w:sz w:val="20"/>
      <w:lang w:val="en-US" w:eastAsia="ja-JP"/>
    </w:rPr>
  </w:style>
  <w:style w:type="paragraph" w:customStyle="1" w:styleId="NumberedList">
    <w:name w:val="Numbered List"/>
    <w:basedOn w:val="Para1"/>
    <w:rsid w:val="00C170BC"/>
    <w:pPr>
      <w:tabs>
        <w:tab w:val="left" w:pos="360"/>
      </w:tabs>
      <w:ind w:left="360" w:hanging="360"/>
    </w:pPr>
  </w:style>
  <w:style w:type="paragraph" w:customStyle="1" w:styleId="Para1">
    <w:name w:val="Para1"/>
    <w:basedOn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Teststep">
    <w:name w:val="Test step"/>
    <w:basedOn w:val="Normal"/>
    <w:rsid w:val="00C170B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ind w:left="720" w:hanging="720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itle">
    <w:name w:val="TableTitle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60" w:line="240" w:lineRule="auto"/>
      <w:ind w:left="210"/>
      <w:jc w:val="center"/>
      <w:textAlignment w:val="baseline"/>
    </w:pPr>
    <w:rPr>
      <w:rFonts w:ascii="CG Times (WN)" w:eastAsia="MS Mincho" w:hAnsi="CG Times (WN)" w:cs="Times New Roman"/>
      <w:b/>
      <w:sz w:val="20"/>
      <w:szCs w:val="20"/>
      <w:lang w:val="en-GB" w:eastAsia="ja-JP"/>
    </w:rPr>
  </w:style>
  <w:style w:type="paragraph" w:customStyle="1" w:styleId="TableofFigures1">
    <w:name w:val="Table of Figures1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">
    <w:name w:val="table"/>
    <w:basedOn w:val="Normal"/>
    <w:next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Copyright">
    <w:name w:val="Copyright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MS Mincho" w:hAnsi="Arial" w:cs="Times New Roman"/>
      <w:b/>
      <w:sz w:val="16"/>
      <w:szCs w:val="20"/>
      <w:lang w:val="en-GB" w:eastAsia="ja-JP"/>
    </w:rPr>
  </w:style>
  <w:style w:type="paragraph" w:customStyle="1" w:styleId="Tdoctable">
    <w:name w:val="Tdoc_table"/>
    <w:rsid w:val="00C170BC"/>
    <w:pPr>
      <w:spacing w:after="0" w:line="240" w:lineRule="auto"/>
      <w:ind w:left="244" w:hanging="244"/>
    </w:pPr>
    <w:rPr>
      <w:rFonts w:ascii="Arial" w:eastAsia="MS Mincho" w:hAnsi="Arial" w:cs="Times New Roman"/>
      <w:noProof/>
      <w:color w:val="000000"/>
      <w:sz w:val="20"/>
      <w:szCs w:val="20"/>
      <w:lang w:val="en-GB" w:eastAsia="en-US"/>
    </w:rPr>
  </w:style>
  <w:style w:type="paragraph" w:customStyle="1" w:styleId="TitleText">
    <w:name w:val="Title Text"/>
    <w:basedOn w:val="Normal"/>
    <w:next w:val="Normal"/>
    <w:rsid w:val="00C170BC"/>
    <w:pPr>
      <w:overflowPunct w:val="0"/>
      <w:autoSpaceDE w:val="0"/>
      <w:autoSpaceDN w:val="0"/>
      <w:adjustRightInd w:val="0"/>
      <w:spacing w:after="2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eastAsia="ja-JP"/>
    </w:rPr>
  </w:style>
  <w:style w:type="paragraph" w:customStyle="1" w:styleId="Bullets">
    <w:name w:val="Bullets"/>
    <w:basedOn w:val="Normal"/>
    <w:rsid w:val="00C170BC"/>
    <w:pPr>
      <w:widowControl w:val="0"/>
      <w:overflowPunct w:val="0"/>
      <w:autoSpaceDE w:val="0"/>
      <w:autoSpaceDN w:val="0"/>
      <w:adjustRightInd w:val="0"/>
      <w:spacing w:after="120" w:line="240" w:lineRule="auto"/>
      <w:ind w:left="283" w:hanging="283"/>
      <w:textAlignment w:val="baseline"/>
    </w:pPr>
    <w:rPr>
      <w:rFonts w:ascii="CG Times (WN)" w:eastAsia="MS Mincho" w:hAnsi="CG Times (WN)" w:cs="Times New Roman"/>
      <w:sz w:val="20"/>
      <w:szCs w:val="20"/>
      <w:lang w:val="en-GB" w:eastAsia="de-DE"/>
    </w:rPr>
  </w:style>
  <w:style w:type="paragraph" w:customStyle="1" w:styleId="tal1">
    <w:name w:val="tal"/>
    <w:basedOn w:val="Normal"/>
    <w:rsid w:val="00C170BC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</w:rPr>
  </w:style>
  <w:style w:type="table" w:customStyle="1" w:styleId="Tabellengitternetz1">
    <w:name w:val="Tabellengitternetz1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">
    <w:name w:val="Tabellengitternetz2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">
    <w:name w:val="Tabellengitternetz3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">
    <w:name w:val="Tabellengitternetz4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">
    <w:name w:val="Tabellengitternetz5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">
    <w:name w:val="Tabellengitternetz6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">
    <w:name w:val="Tabellengitternetz7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">
    <w:name w:val="Tabellengitternetz8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">
    <w:name w:val="Tabellengitternetz9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수정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customStyle="1" w:styleId="1">
    <w:name w:val="修订1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styleId="EndnoteText">
    <w:name w:val="endnote text"/>
    <w:basedOn w:val="Normal"/>
    <w:link w:val="EndnoteTextChar"/>
    <w:rsid w:val="00C170BC"/>
    <w:pPr>
      <w:snapToGrid w:val="0"/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character" w:customStyle="1" w:styleId="EndnoteTextChar">
    <w:name w:val="Endnote Text Char"/>
    <w:basedOn w:val="DefaultParagraphFont"/>
    <w:link w:val="EndnoteText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a0">
    <w:name w:val="変更箇所"/>
    <w:hidden/>
    <w:semiHidden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NB2">
    <w:name w:val="NB2"/>
    <w:basedOn w:val="ZG"/>
    <w:rsid w:val="00C170BC"/>
    <w:pPr>
      <w:framePr w:wrap="notBeside"/>
    </w:pPr>
    <w:rPr>
      <w:rFonts w:eastAsia="Times New Roman"/>
      <w:lang w:val="en-US" w:eastAsia="ko-KR"/>
    </w:rPr>
  </w:style>
  <w:style w:type="paragraph" w:customStyle="1" w:styleId="tableentry">
    <w:name w:val="table entry"/>
    <w:basedOn w:val="Normal"/>
    <w:rsid w:val="00C170BC"/>
    <w:pPr>
      <w:keepNext/>
      <w:spacing w:before="60" w:after="60" w:line="240" w:lineRule="auto"/>
    </w:pPr>
    <w:rPr>
      <w:rFonts w:ascii="Bookman Old Style" w:eastAsia="SimSun" w:hAnsi="Bookman Old Style" w:cs="Times New Roman"/>
      <w:sz w:val="20"/>
      <w:szCs w:val="20"/>
      <w:lang w:eastAsia="ko-KR"/>
    </w:rPr>
  </w:style>
  <w:style w:type="paragraph" w:styleId="NoteHeading">
    <w:name w:val="Note Heading"/>
    <w:basedOn w:val="Normal"/>
    <w:next w:val="Normal"/>
    <w:link w:val="NoteHeading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NoteHeadingChar">
    <w:name w:val="Note Heading Char"/>
    <w:basedOn w:val="DefaultParagraphFont"/>
    <w:link w:val="NoteHeading"/>
    <w:rsid w:val="00C170BC"/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EditorsNoteChar">
    <w:name w:val="Editor's Note Char"/>
    <w:rsid w:val="00C170BC"/>
    <w:rPr>
      <w:rFonts w:ascii="Times New Roman" w:hAnsi="Times New Roman"/>
      <w:color w:val="FF0000"/>
      <w:lang w:val="en-GB" w:eastAsia="en-US"/>
    </w:rPr>
  </w:style>
  <w:style w:type="table" w:customStyle="1" w:styleId="TableGrid4">
    <w:name w:val="Table Grid4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C170BC"/>
    <w:rPr>
      <w:color w:val="808080"/>
    </w:rPr>
  </w:style>
  <w:style w:type="paragraph" w:customStyle="1" w:styleId="TOC92">
    <w:name w:val="TOC 92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2">
    <w:name w:val="Caption2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2">
    <w:name w:val="Table of Figures2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OC93">
    <w:name w:val="TOC 93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3">
    <w:name w:val="Table of Figures3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ind w:left="0" w:firstLine="0"/>
      <w:textAlignment w:val="baseline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table" w:customStyle="1" w:styleId="TableGrid7">
    <w:name w:val="Table Grid7"/>
    <w:basedOn w:val="TableNormal"/>
    <w:next w:val="TableGrid"/>
    <w:uiPriority w:val="39"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C170BC"/>
    <w:pPr>
      <w:tabs>
        <w:tab w:val="center" w:pos="4513"/>
        <w:tab w:val="right" w:pos="9026"/>
      </w:tabs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table" w:customStyle="1" w:styleId="TableGrid10">
    <w:name w:val="TableGrid1"/>
    <w:basedOn w:val="TableNormal"/>
    <w:next w:val="TableGrid"/>
    <w:qFormat/>
    <w:rsid w:val="00E33E7A"/>
    <w:pPr>
      <w:spacing w:after="180" w:line="240" w:lineRule="auto"/>
    </w:pPr>
    <w:rPr>
      <w:rFonts w:ascii="Calibri" w:eastAsia="Calibri Light" w:hAnsi="Calibri" w:cs="SimSu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ableofFigures">
    <w:name w:val="table of figures"/>
    <w:basedOn w:val="BodyText"/>
    <w:next w:val="Normal"/>
    <w:uiPriority w:val="99"/>
    <w:rsid w:val="005E5243"/>
    <w:pPr>
      <w:spacing w:line="259" w:lineRule="auto"/>
      <w:ind w:left="1701" w:hanging="1701"/>
    </w:pPr>
    <w:rPr>
      <w:rFonts w:ascii="Arial" w:eastAsiaTheme="minorHAnsi" w:hAnsi="Arial" w:cstheme="minorBidi"/>
      <w:b/>
      <w:szCs w:val="22"/>
      <w:lang w:val="en-US" w:eastAsia="zh-CN"/>
    </w:rPr>
  </w:style>
  <w:style w:type="paragraph" w:customStyle="1" w:styleId="Proposal">
    <w:name w:val="Proposal"/>
    <w:basedOn w:val="BodyText"/>
    <w:link w:val="ProposalChar"/>
    <w:qFormat/>
    <w:rsid w:val="005E5243"/>
    <w:pPr>
      <w:tabs>
        <w:tab w:val="left" w:pos="1701"/>
      </w:tabs>
      <w:spacing w:line="259" w:lineRule="auto"/>
      <w:ind w:left="1701" w:hanging="1701"/>
      <w:jc w:val="both"/>
    </w:pPr>
    <w:rPr>
      <w:rFonts w:ascii="Arial" w:eastAsiaTheme="minorHAnsi" w:hAnsi="Arial" w:cstheme="minorBidi"/>
      <w:b/>
      <w:bCs/>
      <w:szCs w:val="22"/>
      <w:lang w:val="en-US" w:eastAsia="zh-CN"/>
    </w:rPr>
  </w:style>
  <w:style w:type="paragraph" w:customStyle="1" w:styleId="Observation">
    <w:name w:val="Observation"/>
    <w:basedOn w:val="Proposal"/>
    <w:qFormat/>
    <w:rsid w:val="005E5243"/>
    <w:pPr>
      <w:numPr>
        <w:numId w:val="6"/>
      </w:numPr>
    </w:pPr>
    <w:rPr>
      <w:lang w:eastAsia="ja-JP"/>
    </w:rPr>
  </w:style>
  <w:style w:type="character" w:customStyle="1" w:styleId="ProposalChar">
    <w:name w:val="Proposal Char"/>
    <w:basedOn w:val="DefaultParagraphFont"/>
    <w:link w:val="Proposal"/>
    <w:rsid w:val="00054529"/>
    <w:rPr>
      <w:rFonts w:ascii="Arial" w:eastAsiaTheme="minorHAnsi" w:hAnsi="Arial"/>
      <w:b/>
      <w:bCs/>
      <w:sz w:val="20"/>
    </w:rPr>
  </w:style>
  <w:style w:type="paragraph" w:styleId="NoSpacing">
    <w:name w:val="No Spacing"/>
    <w:uiPriority w:val="1"/>
    <w:qFormat/>
    <w:rsid w:val="00F320F1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character" w:styleId="Mention">
    <w:name w:val="Mention"/>
    <w:basedOn w:val="DefaultParagraphFont"/>
    <w:uiPriority w:val="99"/>
    <w:unhideWhenUsed/>
    <w:rsid w:val="00B236E4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11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7219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3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020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99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8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94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05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94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047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15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40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4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3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0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94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13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316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10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345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0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0234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3959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7798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843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30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numbering" Target="numbering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43.png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  <MediaLengthInSeconds xmlns="2f282d3b-eb4a-4b09-b61f-b9593442e286" xsi:nil="true"/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14E6EA-92E3-4000-A1B8-6279D7DAB33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70C409E-E842-4ED2-B301-98590DC0745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72F5F6A-D7C5-41B3-82CE-7163DC2525BB}">
  <ds:schemaRefs>
    <ds:schemaRef ds:uri="http://schemas.microsoft.com/office/infopath/2007/PartnerControls"/>
    <ds:schemaRef ds:uri="http://purl.org/dc/elements/1.1/"/>
    <ds:schemaRef ds:uri="9b239327-9e80-40e4-b1b7-4394fed77a33"/>
    <ds:schemaRef ds:uri="http://purl.org/dc/dcmitype/"/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http://schemas.microsoft.com/office/2006/documentManagement/types"/>
    <ds:schemaRef ds:uri="http://schemas.microsoft.com/sharepoint/v3"/>
    <ds:schemaRef ds:uri="2f282d3b-eb4a-4b09-b61f-b9593442e286"/>
    <ds:schemaRef ds:uri="d8762117-8292-4133-b1c7-eab5c6487cfd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5206026F-5D20-487E-B28E-3B4A9A78838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~WRL0004.tmp</Template>
  <TotalTime>7957</TotalTime>
  <Pages>19</Pages>
  <Words>2408</Words>
  <Characters>13345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15722</CharactersWithSpaces>
  <SharedDoc>false</SharedDoc>
  <HLinks>
    <vt:vector size="144" baseType="variant">
      <vt:variant>
        <vt:i4>7012363</vt:i4>
      </vt:variant>
      <vt:variant>
        <vt:i4>69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1048696</vt:i4>
      </vt:variant>
      <vt:variant>
        <vt:i4>66</vt:i4>
      </vt:variant>
      <vt:variant>
        <vt:i4>0</vt:i4>
      </vt:variant>
      <vt:variant>
        <vt:i4>5</vt:i4>
      </vt:variant>
      <vt:variant>
        <vt:lpwstr>mailto:zoraze.ali@ericsson.com</vt:lpwstr>
      </vt:variant>
      <vt:variant>
        <vt:lpwstr/>
      </vt:variant>
      <vt:variant>
        <vt:i4>1048696</vt:i4>
      </vt:variant>
      <vt:variant>
        <vt:i4>63</vt:i4>
      </vt:variant>
      <vt:variant>
        <vt:i4>0</vt:i4>
      </vt:variant>
      <vt:variant>
        <vt:i4>5</vt:i4>
      </vt:variant>
      <vt:variant>
        <vt:lpwstr>mailto:zoraze.ali@ericsson.com</vt:lpwstr>
      </vt:variant>
      <vt:variant>
        <vt:lpwstr/>
      </vt:variant>
      <vt:variant>
        <vt:i4>7012363</vt:i4>
      </vt:variant>
      <vt:variant>
        <vt:i4>60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57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54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51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1048696</vt:i4>
      </vt:variant>
      <vt:variant>
        <vt:i4>48</vt:i4>
      </vt:variant>
      <vt:variant>
        <vt:i4>0</vt:i4>
      </vt:variant>
      <vt:variant>
        <vt:i4>5</vt:i4>
      </vt:variant>
      <vt:variant>
        <vt:lpwstr>mailto:zoraze.ali@ericsson.com</vt:lpwstr>
      </vt:variant>
      <vt:variant>
        <vt:lpwstr/>
      </vt:variant>
      <vt:variant>
        <vt:i4>7012363</vt:i4>
      </vt:variant>
      <vt:variant>
        <vt:i4>45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42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39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36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33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30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27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24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6815808</vt:i4>
      </vt:variant>
      <vt:variant>
        <vt:i4>21</vt:i4>
      </vt:variant>
      <vt:variant>
        <vt:i4>0</vt:i4>
      </vt:variant>
      <vt:variant>
        <vt:i4>5</vt:i4>
      </vt:variant>
      <vt:variant>
        <vt:lpwstr>mailto:zakaria.el.moutaouakkil@ericsson.com</vt:lpwstr>
      </vt:variant>
      <vt:variant>
        <vt:lpwstr/>
      </vt:variant>
      <vt:variant>
        <vt:i4>1048696</vt:i4>
      </vt:variant>
      <vt:variant>
        <vt:i4>18</vt:i4>
      </vt:variant>
      <vt:variant>
        <vt:i4>0</vt:i4>
      </vt:variant>
      <vt:variant>
        <vt:i4>5</vt:i4>
      </vt:variant>
      <vt:variant>
        <vt:lpwstr>mailto:zoraze.ali@ericsson.com</vt:lpwstr>
      </vt:variant>
      <vt:variant>
        <vt:lpwstr/>
      </vt:variant>
      <vt:variant>
        <vt:i4>1048696</vt:i4>
      </vt:variant>
      <vt:variant>
        <vt:i4>15</vt:i4>
      </vt:variant>
      <vt:variant>
        <vt:i4>0</vt:i4>
      </vt:variant>
      <vt:variant>
        <vt:i4>5</vt:i4>
      </vt:variant>
      <vt:variant>
        <vt:lpwstr>mailto:zoraze.ali@ericsson.com</vt:lpwstr>
      </vt:variant>
      <vt:variant>
        <vt:lpwstr/>
      </vt:variant>
      <vt:variant>
        <vt:i4>6815808</vt:i4>
      </vt:variant>
      <vt:variant>
        <vt:i4>12</vt:i4>
      </vt:variant>
      <vt:variant>
        <vt:i4>0</vt:i4>
      </vt:variant>
      <vt:variant>
        <vt:i4>5</vt:i4>
      </vt:variant>
      <vt:variant>
        <vt:lpwstr>mailto:zakaria.el.moutaouakkil@ericsson.com</vt:lpwstr>
      </vt:variant>
      <vt:variant>
        <vt:lpwstr/>
      </vt:variant>
      <vt:variant>
        <vt:i4>7012363</vt:i4>
      </vt:variant>
      <vt:variant>
        <vt:i4>9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6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3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0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 Chen</dc:creator>
  <cp:keywords/>
  <dc:description/>
  <cp:lastModifiedBy>Ericsson_Nicholas Pu</cp:lastModifiedBy>
  <cp:revision>636</cp:revision>
  <dcterms:created xsi:type="dcterms:W3CDTF">2024-12-05T18:54:00Z</dcterms:created>
  <dcterms:modified xsi:type="dcterms:W3CDTF">2025-02-07T14:39:00Z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_dlc_DocIdItemGuid">
    <vt:lpwstr>3a4d0db7-000f-4544-8c84-b404a8c6ad21</vt:lpwstr>
  </property>
  <property fmtid="{D5CDD505-2E9C-101B-9397-08002B2CF9AE}" pid="12" name="EriCOLLCategory">
    <vt:lpwstr/>
  </property>
  <property fmtid="{D5CDD505-2E9C-101B-9397-08002B2CF9AE}" pid="13" name="TaxKeyword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jects">
    <vt:lpwstr/>
  </property>
  <property fmtid="{D5CDD505-2E9C-101B-9397-08002B2CF9AE}" pid="17" name="EriCOLLProcess">
    <vt:lpwstr/>
  </property>
  <property fmtid="{D5CDD505-2E9C-101B-9397-08002B2CF9AE}" pid="18" name="EriCOLLOrganizationUnit">
    <vt:lpwstr/>
  </property>
  <property fmtid="{D5CDD505-2E9C-101B-9397-08002B2CF9AE}" pid="19" name="EriCOLLProducts">
    <vt:lpwstr/>
  </property>
  <property fmtid="{D5CDD505-2E9C-101B-9397-08002B2CF9AE}" pid="20" name="EriCOLLCustomer">
    <vt:lpwstr/>
  </property>
</Properties>
</file>